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C2E" w:rsidRPr="009C718C" w:rsidRDefault="00720C2E" w:rsidP="009C718C">
      <w:pPr>
        <w:tabs>
          <w:tab w:val="left" w:pos="4140"/>
        </w:tabs>
        <w:ind w:left="10440" w:right="-10"/>
        <w:jc w:val="center"/>
        <w:rPr>
          <w:color w:val="000000"/>
        </w:rPr>
      </w:pPr>
      <w:r w:rsidRPr="009C718C">
        <w:rPr>
          <w:color w:val="000000"/>
        </w:rPr>
        <w:t>Приложение 2</w:t>
      </w:r>
    </w:p>
    <w:p w:rsidR="00720C2E" w:rsidRPr="009C718C" w:rsidRDefault="00720C2E" w:rsidP="009C718C">
      <w:pPr>
        <w:tabs>
          <w:tab w:val="left" w:pos="4140"/>
        </w:tabs>
        <w:ind w:left="10440" w:right="-10"/>
        <w:jc w:val="center"/>
        <w:rPr>
          <w:color w:val="000000"/>
        </w:rPr>
      </w:pPr>
      <w:r w:rsidRPr="009C718C">
        <w:rPr>
          <w:color w:val="000000"/>
        </w:rPr>
        <w:t xml:space="preserve">к приказу министерства образования Нижегородской области </w:t>
      </w:r>
    </w:p>
    <w:p w:rsidR="00720C2E" w:rsidRPr="009C718C" w:rsidRDefault="00720C2E" w:rsidP="009C718C">
      <w:pPr>
        <w:tabs>
          <w:tab w:val="left" w:pos="4140"/>
        </w:tabs>
        <w:ind w:left="10440" w:right="-10"/>
        <w:jc w:val="center"/>
        <w:rPr>
          <w:color w:val="000000"/>
        </w:rPr>
      </w:pPr>
      <w:r w:rsidRPr="009C718C">
        <w:rPr>
          <w:color w:val="000000"/>
        </w:rPr>
        <w:t>от _____________ № _______</w:t>
      </w:r>
    </w:p>
    <w:p w:rsidR="00720C2E" w:rsidRPr="009C718C" w:rsidRDefault="00720C2E" w:rsidP="009C718C">
      <w:pPr>
        <w:tabs>
          <w:tab w:val="left" w:pos="4140"/>
        </w:tabs>
        <w:ind w:left="10440" w:right="-10"/>
        <w:jc w:val="center"/>
        <w:rPr>
          <w:color w:val="000000"/>
        </w:rPr>
      </w:pPr>
    </w:p>
    <w:p w:rsidR="00720C2E" w:rsidRPr="009C718C" w:rsidRDefault="00720C2E" w:rsidP="00DE7016">
      <w:pPr>
        <w:jc w:val="center"/>
        <w:rPr>
          <w:b/>
          <w:bCs/>
        </w:rPr>
      </w:pPr>
      <w:r w:rsidRPr="009C718C">
        <w:rPr>
          <w:b/>
          <w:bCs/>
          <w:noProof/>
        </w:rPr>
        <w:t>Состав предметной комиссии государственной экзаменационной комиссии Нижегородской области по проведению единого государственного экзамена в 2013 году</w:t>
      </w:r>
      <w:r w:rsidRPr="009C718C">
        <w:rPr>
          <w:b/>
          <w:bCs/>
        </w:rPr>
        <w:t xml:space="preserve"> по математике</w:t>
      </w:r>
    </w:p>
    <w:p w:rsidR="00720C2E" w:rsidRPr="009C718C" w:rsidRDefault="00720C2E" w:rsidP="00DE7016">
      <w:pPr>
        <w:rPr>
          <w:b/>
          <w:bCs/>
        </w:rPr>
      </w:pPr>
    </w:p>
    <w:p w:rsidR="00720C2E" w:rsidRPr="009C718C" w:rsidRDefault="00720C2E" w:rsidP="00DE7016">
      <w:pPr>
        <w:numPr>
          <w:ilvl w:val="0"/>
          <w:numId w:val="2"/>
        </w:numPr>
        <w:rPr>
          <w:lang w:val="en-US"/>
        </w:rPr>
      </w:pPr>
      <w:r w:rsidRPr="009C718C">
        <w:t xml:space="preserve"> Учителя общеобразовательных учреждений</w:t>
      </w:r>
    </w:p>
    <w:p w:rsidR="00720C2E" w:rsidRPr="009C718C" w:rsidRDefault="00720C2E" w:rsidP="00C7096B">
      <w:pPr>
        <w:ind w:left="1080"/>
      </w:pPr>
    </w:p>
    <w:tbl>
      <w:tblPr>
        <w:tblW w:w="148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9"/>
        <w:gridCol w:w="2269"/>
        <w:gridCol w:w="656"/>
        <w:gridCol w:w="5064"/>
        <w:gridCol w:w="6270"/>
      </w:tblGrid>
      <w:tr w:rsidR="00720C2E" w:rsidRPr="009C718C" w:rsidTr="009C718C">
        <w:trPr>
          <w:trHeight w:val="623"/>
        </w:trPr>
        <w:tc>
          <w:tcPr>
            <w:tcW w:w="589" w:type="dxa"/>
            <w:vMerge w:val="restart"/>
            <w:vAlign w:val="center"/>
          </w:tcPr>
          <w:p w:rsidR="00720C2E" w:rsidRPr="009C718C" w:rsidRDefault="00720C2E">
            <w:pPr>
              <w:jc w:val="center"/>
              <w:rPr>
                <w:rFonts w:eastAsia="Times New Roman"/>
              </w:rPr>
            </w:pPr>
            <w:r w:rsidRPr="009C718C">
              <w:t>№</w:t>
            </w:r>
          </w:p>
          <w:p w:rsidR="00720C2E" w:rsidRPr="009C718C" w:rsidRDefault="00720C2E">
            <w:pPr>
              <w:jc w:val="center"/>
            </w:pPr>
            <w:r w:rsidRPr="009C718C">
              <w:t>п/п</w:t>
            </w:r>
          </w:p>
        </w:tc>
        <w:tc>
          <w:tcPr>
            <w:tcW w:w="2269" w:type="dxa"/>
            <w:vMerge w:val="restart"/>
            <w:vAlign w:val="center"/>
          </w:tcPr>
          <w:p w:rsidR="00720C2E" w:rsidRPr="009C718C" w:rsidRDefault="00720C2E">
            <w:pPr>
              <w:jc w:val="center"/>
              <w:rPr>
                <w:rFonts w:eastAsia="Times New Roman"/>
              </w:rPr>
            </w:pPr>
            <w:r w:rsidRPr="009C718C">
              <w:t>Муниципальный  район/городской округ</w:t>
            </w:r>
          </w:p>
          <w:p w:rsidR="00720C2E" w:rsidRPr="009C718C" w:rsidRDefault="00720C2E">
            <w:pPr>
              <w:jc w:val="center"/>
            </w:pPr>
          </w:p>
        </w:tc>
        <w:tc>
          <w:tcPr>
            <w:tcW w:w="656" w:type="dxa"/>
            <w:vMerge w:val="restart"/>
            <w:vAlign w:val="center"/>
          </w:tcPr>
          <w:p w:rsidR="00720C2E" w:rsidRPr="009C718C" w:rsidRDefault="00720C2E">
            <w:pPr>
              <w:jc w:val="center"/>
            </w:pPr>
            <w:r w:rsidRPr="009C718C">
              <w:t>Кол-во</w:t>
            </w:r>
          </w:p>
        </w:tc>
        <w:tc>
          <w:tcPr>
            <w:tcW w:w="5064" w:type="dxa"/>
            <w:vMerge w:val="restart"/>
            <w:vAlign w:val="center"/>
          </w:tcPr>
          <w:p w:rsidR="00720C2E" w:rsidRPr="009C718C" w:rsidRDefault="00720C2E">
            <w:pPr>
              <w:jc w:val="center"/>
            </w:pPr>
            <w:r w:rsidRPr="009C718C">
              <w:t>ФИО (полностью)</w:t>
            </w:r>
          </w:p>
        </w:tc>
        <w:tc>
          <w:tcPr>
            <w:tcW w:w="6270" w:type="dxa"/>
            <w:vMerge w:val="restart"/>
            <w:vAlign w:val="center"/>
          </w:tcPr>
          <w:p w:rsidR="00720C2E" w:rsidRPr="009C718C" w:rsidRDefault="00720C2E">
            <w:pPr>
              <w:jc w:val="center"/>
            </w:pPr>
            <w:r w:rsidRPr="009C718C">
              <w:t>Место работы, параллель (курс) (полностью)</w:t>
            </w:r>
          </w:p>
        </w:tc>
      </w:tr>
      <w:tr w:rsidR="00720C2E" w:rsidRPr="009C718C" w:rsidTr="009C718C">
        <w:trPr>
          <w:trHeight w:val="276"/>
        </w:trPr>
        <w:tc>
          <w:tcPr>
            <w:tcW w:w="589" w:type="dxa"/>
            <w:vMerge/>
            <w:vAlign w:val="center"/>
          </w:tcPr>
          <w:p w:rsidR="00720C2E" w:rsidRPr="009C718C" w:rsidRDefault="00720C2E"/>
        </w:tc>
        <w:tc>
          <w:tcPr>
            <w:tcW w:w="2269" w:type="dxa"/>
            <w:vMerge/>
            <w:vAlign w:val="center"/>
          </w:tcPr>
          <w:p w:rsidR="00720C2E" w:rsidRPr="009C718C" w:rsidRDefault="00720C2E"/>
        </w:tc>
        <w:tc>
          <w:tcPr>
            <w:tcW w:w="656" w:type="dxa"/>
            <w:vMerge/>
            <w:vAlign w:val="center"/>
          </w:tcPr>
          <w:p w:rsidR="00720C2E" w:rsidRPr="009C718C" w:rsidRDefault="00720C2E"/>
        </w:tc>
        <w:tc>
          <w:tcPr>
            <w:tcW w:w="5064" w:type="dxa"/>
            <w:vMerge/>
            <w:vAlign w:val="center"/>
          </w:tcPr>
          <w:p w:rsidR="00720C2E" w:rsidRPr="009C718C" w:rsidRDefault="00720C2E"/>
        </w:tc>
        <w:tc>
          <w:tcPr>
            <w:tcW w:w="6270" w:type="dxa"/>
            <w:vMerge/>
            <w:vAlign w:val="center"/>
          </w:tcPr>
          <w:p w:rsidR="00720C2E" w:rsidRPr="009C718C" w:rsidRDefault="00720C2E"/>
        </w:tc>
      </w:tr>
      <w:tr w:rsidR="00720C2E" w:rsidRPr="009C718C" w:rsidTr="009C718C">
        <w:tc>
          <w:tcPr>
            <w:tcW w:w="589" w:type="dxa"/>
          </w:tcPr>
          <w:p w:rsidR="00720C2E" w:rsidRPr="009C718C" w:rsidRDefault="00720C2E" w:rsidP="002B72E3">
            <w:pPr>
              <w:jc w:val="center"/>
            </w:pPr>
            <w:r w:rsidRPr="009C718C">
              <w:t>1.</w:t>
            </w:r>
          </w:p>
        </w:tc>
        <w:tc>
          <w:tcPr>
            <w:tcW w:w="2269" w:type="dxa"/>
          </w:tcPr>
          <w:p w:rsidR="00720C2E" w:rsidRPr="009C718C" w:rsidRDefault="00720C2E">
            <w:r w:rsidRPr="009C718C">
              <w:t>Ардатовский</w:t>
            </w:r>
          </w:p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</w:pPr>
            <w:r w:rsidRPr="009C718C">
              <w:t>1</w:t>
            </w:r>
          </w:p>
        </w:tc>
        <w:tc>
          <w:tcPr>
            <w:tcW w:w="5064" w:type="dxa"/>
          </w:tcPr>
          <w:p w:rsidR="00720C2E" w:rsidRPr="009C718C" w:rsidRDefault="00720C2E" w:rsidP="006C41AD">
            <w:r w:rsidRPr="009C718C">
              <w:t>Буркацкая Елена</w:t>
            </w:r>
            <w:r>
              <w:t xml:space="preserve"> </w:t>
            </w:r>
            <w:r w:rsidRPr="009C718C">
              <w:t>Викторовна</w:t>
            </w:r>
          </w:p>
        </w:tc>
        <w:tc>
          <w:tcPr>
            <w:tcW w:w="6270" w:type="dxa"/>
          </w:tcPr>
          <w:p w:rsidR="00720C2E" w:rsidRPr="009C718C" w:rsidRDefault="00720C2E" w:rsidP="005043A7">
            <w:r w:rsidRPr="009C718C">
              <w:t>МБОУ Ардатовская СОШ №1</w:t>
            </w:r>
          </w:p>
        </w:tc>
      </w:tr>
      <w:tr w:rsidR="00720C2E" w:rsidRPr="009C718C" w:rsidTr="009C718C">
        <w:tc>
          <w:tcPr>
            <w:tcW w:w="589" w:type="dxa"/>
          </w:tcPr>
          <w:p w:rsidR="00720C2E" w:rsidRPr="009C718C" w:rsidRDefault="00720C2E" w:rsidP="001B6A08">
            <w:pPr>
              <w:jc w:val="center"/>
            </w:pPr>
            <w:r w:rsidRPr="009C718C">
              <w:t>2.</w:t>
            </w:r>
          </w:p>
        </w:tc>
        <w:tc>
          <w:tcPr>
            <w:tcW w:w="2269" w:type="dxa"/>
          </w:tcPr>
          <w:p w:rsidR="00720C2E" w:rsidRPr="009C718C" w:rsidRDefault="00720C2E" w:rsidP="00C7096B">
            <w:pPr>
              <w:rPr>
                <w:lang w:val="en-US"/>
              </w:rPr>
            </w:pPr>
            <w:r w:rsidRPr="009C718C">
              <w:t xml:space="preserve">Б-Болдинский </w:t>
            </w:r>
          </w:p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</w:pPr>
            <w:r w:rsidRPr="009C718C">
              <w:t>2</w:t>
            </w:r>
          </w:p>
        </w:tc>
        <w:tc>
          <w:tcPr>
            <w:tcW w:w="5064" w:type="dxa"/>
          </w:tcPr>
          <w:p w:rsidR="00720C2E" w:rsidRPr="009C718C" w:rsidRDefault="00720C2E" w:rsidP="006C41AD">
            <w:r w:rsidRPr="009C718C">
              <w:t>Пянзина Людмила Николаевна</w:t>
            </w:r>
          </w:p>
        </w:tc>
        <w:tc>
          <w:tcPr>
            <w:tcW w:w="6270" w:type="dxa"/>
          </w:tcPr>
          <w:p w:rsidR="00720C2E" w:rsidRPr="009C718C" w:rsidRDefault="00720C2E" w:rsidP="00C7096B">
            <w:r w:rsidRPr="009C718C">
              <w:t>МБОУ Сергеевская СОШ</w:t>
            </w:r>
          </w:p>
        </w:tc>
      </w:tr>
      <w:tr w:rsidR="00720C2E" w:rsidRPr="009C718C" w:rsidTr="009C718C">
        <w:tc>
          <w:tcPr>
            <w:tcW w:w="589" w:type="dxa"/>
          </w:tcPr>
          <w:p w:rsidR="00720C2E" w:rsidRPr="009C718C" w:rsidRDefault="00720C2E" w:rsidP="001B6A08">
            <w:pPr>
              <w:jc w:val="center"/>
            </w:pPr>
            <w:r w:rsidRPr="009C718C">
              <w:t>3.</w:t>
            </w:r>
          </w:p>
        </w:tc>
        <w:tc>
          <w:tcPr>
            <w:tcW w:w="2269" w:type="dxa"/>
          </w:tcPr>
          <w:p w:rsidR="00720C2E" w:rsidRPr="009C718C" w:rsidRDefault="00720C2E" w:rsidP="001B6A08">
            <w:r w:rsidRPr="009C718C">
              <w:t xml:space="preserve">Б-Мурашкинский </w:t>
            </w:r>
          </w:p>
        </w:tc>
        <w:tc>
          <w:tcPr>
            <w:tcW w:w="656" w:type="dxa"/>
          </w:tcPr>
          <w:p w:rsidR="00720C2E" w:rsidRPr="009C718C" w:rsidRDefault="00720C2E" w:rsidP="001B6A08">
            <w:pPr>
              <w:jc w:val="center"/>
            </w:pPr>
            <w:r w:rsidRPr="009C718C">
              <w:t>3</w:t>
            </w:r>
          </w:p>
        </w:tc>
        <w:tc>
          <w:tcPr>
            <w:tcW w:w="5064" w:type="dxa"/>
          </w:tcPr>
          <w:p w:rsidR="00720C2E" w:rsidRPr="009C718C" w:rsidRDefault="00720C2E" w:rsidP="006C41AD">
            <w:r w:rsidRPr="009C718C">
              <w:t>Житнякова Ольга</w:t>
            </w:r>
            <w:r w:rsidRPr="009C718C">
              <w:rPr>
                <w:lang w:val="en-US"/>
              </w:rPr>
              <w:t xml:space="preserve"> </w:t>
            </w:r>
            <w:r w:rsidRPr="009C718C">
              <w:t>Сергеевна</w:t>
            </w:r>
          </w:p>
        </w:tc>
        <w:tc>
          <w:tcPr>
            <w:tcW w:w="6270" w:type="dxa"/>
          </w:tcPr>
          <w:p w:rsidR="00720C2E" w:rsidRPr="009C718C" w:rsidRDefault="00720C2E" w:rsidP="008B71FC">
            <w:pPr>
              <w:ind w:right="-110"/>
            </w:pPr>
            <w:r w:rsidRPr="009C718C">
              <w:t>МБОУ Большемурашкинская  СОШ</w:t>
            </w:r>
          </w:p>
        </w:tc>
      </w:tr>
      <w:tr w:rsidR="00720C2E" w:rsidRPr="009C718C" w:rsidTr="009C718C">
        <w:tc>
          <w:tcPr>
            <w:tcW w:w="589" w:type="dxa"/>
          </w:tcPr>
          <w:p w:rsidR="00720C2E" w:rsidRPr="009C718C" w:rsidRDefault="00720C2E" w:rsidP="001B6A08">
            <w:pPr>
              <w:jc w:val="center"/>
            </w:pPr>
            <w:r w:rsidRPr="009C718C">
              <w:t>4.</w:t>
            </w:r>
          </w:p>
        </w:tc>
        <w:tc>
          <w:tcPr>
            <w:tcW w:w="2269" w:type="dxa"/>
          </w:tcPr>
          <w:p w:rsidR="00720C2E" w:rsidRPr="009C718C" w:rsidRDefault="00720C2E" w:rsidP="001B6A08">
            <w:pPr>
              <w:rPr>
                <w:lang w:val="en-US"/>
              </w:rPr>
            </w:pPr>
            <w:r w:rsidRPr="009C718C">
              <w:t xml:space="preserve">Варнавинский </w:t>
            </w:r>
          </w:p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</w:pPr>
            <w:r w:rsidRPr="009C718C">
              <w:t>4</w:t>
            </w:r>
          </w:p>
        </w:tc>
        <w:tc>
          <w:tcPr>
            <w:tcW w:w="5064" w:type="dxa"/>
          </w:tcPr>
          <w:p w:rsidR="00720C2E" w:rsidRPr="009C718C" w:rsidRDefault="00720C2E" w:rsidP="006C41AD">
            <w:r w:rsidRPr="009C718C">
              <w:t>Чирохина Людмила Николаевна</w:t>
            </w:r>
          </w:p>
        </w:tc>
        <w:tc>
          <w:tcPr>
            <w:tcW w:w="6270" w:type="dxa"/>
          </w:tcPr>
          <w:p w:rsidR="00720C2E" w:rsidRPr="009C718C" w:rsidRDefault="00720C2E" w:rsidP="00C7096B">
            <w:r w:rsidRPr="009C718C">
              <w:t>МБОУ Варнавинская СОШ</w:t>
            </w:r>
          </w:p>
        </w:tc>
      </w:tr>
      <w:tr w:rsidR="00720C2E" w:rsidRPr="009C718C" w:rsidTr="009C718C">
        <w:tc>
          <w:tcPr>
            <w:tcW w:w="589" w:type="dxa"/>
          </w:tcPr>
          <w:p w:rsidR="00720C2E" w:rsidRPr="009C718C" w:rsidRDefault="00720C2E" w:rsidP="0076293F">
            <w:pPr>
              <w:jc w:val="center"/>
            </w:pPr>
            <w:r w:rsidRPr="009C718C">
              <w:t>5.</w:t>
            </w:r>
          </w:p>
        </w:tc>
        <w:tc>
          <w:tcPr>
            <w:tcW w:w="2269" w:type="dxa"/>
          </w:tcPr>
          <w:p w:rsidR="00720C2E" w:rsidRPr="009C718C" w:rsidRDefault="00720C2E" w:rsidP="0076293F">
            <w:r w:rsidRPr="009C718C">
              <w:t>Ветлужский</w:t>
            </w:r>
          </w:p>
        </w:tc>
        <w:tc>
          <w:tcPr>
            <w:tcW w:w="656" w:type="dxa"/>
          </w:tcPr>
          <w:p w:rsidR="00720C2E" w:rsidRPr="009C718C" w:rsidRDefault="00720C2E" w:rsidP="0076293F">
            <w:pPr>
              <w:jc w:val="center"/>
            </w:pPr>
            <w:r w:rsidRPr="009C718C">
              <w:t>5</w:t>
            </w:r>
          </w:p>
        </w:tc>
        <w:tc>
          <w:tcPr>
            <w:tcW w:w="5064" w:type="dxa"/>
          </w:tcPr>
          <w:p w:rsidR="00720C2E" w:rsidRPr="009C718C" w:rsidRDefault="00720C2E" w:rsidP="0076293F">
            <w:r w:rsidRPr="009C718C">
              <w:t>Новичкова Татьяна Геннадьевна</w:t>
            </w:r>
          </w:p>
        </w:tc>
        <w:tc>
          <w:tcPr>
            <w:tcW w:w="6270" w:type="dxa"/>
          </w:tcPr>
          <w:p w:rsidR="00720C2E" w:rsidRPr="009C718C" w:rsidRDefault="00720C2E" w:rsidP="0076293F">
            <w:r w:rsidRPr="009C718C">
              <w:t>МОУ Ветлужская СОШ</w:t>
            </w:r>
          </w:p>
        </w:tc>
      </w:tr>
      <w:tr w:rsidR="00720C2E" w:rsidRPr="009C718C" w:rsidTr="009C718C">
        <w:tc>
          <w:tcPr>
            <w:tcW w:w="589" w:type="dxa"/>
          </w:tcPr>
          <w:p w:rsidR="00720C2E" w:rsidRPr="009C718C" w:rsidRDefault="00720C2E" w:rsidP="001B6A08">
            <w:pPr>
              <w:jc w:val="center"/>
            </w:pPr>
            <w:r w:rsidRPr="009C718C">
              <w:t>6.</w:t>
            </w:r>
          </w:p>
        </w:tc>
        <w:tc>
          <w:tcPr>
            <w:tcW w:w="2269" w:type="dxa"/>
          </w:tcPr>
          <w:p w:rsidR="00720C2E" w:rsidRPr="009C718C" w:rsidRDefault="00720C2E" w:rsidP="001B6A08">
            <w:r w:rsidRPr="009C718C">
              <w:t>Володарский</w:t>
            </w:r>
          </w:p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</w:pPr>
            <w:r w:rsidRPr="009C718C">
              <w:t>6</w:t>
            </w:r>
          </w:p>
        </w:tc>
        <w:tc>
          <w:tcPr>
            <w:tcW w:w="5064" w:type="dxa"/>
          </w:tcPr>
          <w:p w:rsidR="00720C2E" w:rsidRPr="009C718C" w:rsidRDefault="00720C2E" w:rsidP="00C7096B">
            <w:r w:rsidRPr="009C718C">
              <w:t>Шуварина Елена Николаевна</w:t>
            </w:r>
          </w:p>
        </w:tc>
        <w:tc>
          <w:tcPr>
            <w:tcW w:w="6270" w:type="dxa"/>
          </w:tcPr>
          <w:p w:rsidR="00720C2E" w:rsidRPr="009C718C" w:rsidRDefault="00720C2E" w:rsidP="004E3E59">
            <w:r w:rsidRPr="009C718C">
              <w:t>МБОУ СОШ № 42</w:t>
            </w:r>
          </w:p>
        </w:tc>
      </w:tr>
      <w:tr w:rsidR="00720C2E" w:rsidRPr="009C718C" w:rsidTr="009C718C">
        <w:tc>
          <w:tcPr>
            <w:tcW w:w="589" w:type="dxa"/>
          </w:tcPr>
          <w:p w:rsidR="00720C2E" w:rsidRPr="009C718C" w:rsidRDefault="00720C2E" w:rsidP="001B6A08">
            <w:pPr>
              <w:jc w:val="center"/>
            </w:pPr>
            <w:r w:rsidRPr="009C718C">
              <w:t>7.</w:t>
            </w:r>
          </w:p>
        </w:tc>
        <w:tc>
          <w:tcPr>
            <w:tcW w:w="2269" w:type="dxa"/>
          </w:tcPr>
          <w:p w:rsidR="00720C2E" w:rsidRPr="009C718C" w:rsidRDefault="00720C2E" w:rsidP="004E3E59">
            <w:pPr>
              <w:rPr>
                <w:lang w:val="en-US"/>
              </w:rPr>
            </w:pPr>
            <w:r w:rsidRPr="009C718C">
              <w:t xml:space="preserve">Воротынский </w:t>
            </w:r>
          </w:p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</w:pPr>
            <w:r w:rsidRPr="009C718C">
              <w:t>7</w:t>
            </w:r>
          </w:p>
        </w:tc>
        <w:tc>
          <w:tcPr>
            <w:tcW w:w="5064" w:type="dxa"/>
          </w:tcPr>
          <w:p w:rsidR="00720C2E" w:rsidRPr="009C718C" w:rsidRDefault="00720C2E" w:rsidP="00C7096B">
            <w:r w:rsidRPr="009C718C">
              <w:t>Христорадова Елена Ивановна</w:t>
            </w:r>
          </w:p>
        </w:tc>
        <w:tc>
          <w:tcPr>
            <w:tcW w:w="6270" w:type="dxa"/>
          </w:tcPr>
          <w:p w:rsidR="00720C2E" w:rsidRPr="009C718C" w:rsidRDefault="00720C2E" w:rsidP="004E3E59">
            <w:r w:rsidRPr="009C718C">
              <w:t>МБОУ Воротынская СОШ</w:t>
            </w:r>
          </w:p>
        </w:tc>
      </w:tr>
      <w:tr w:rsidR="00720C2E" w:rsidRPr="009C718C" w:rsidTr="009C718C">
        <w:tc>
          <w:tcPr>
            <w:tcW w:w="589" w:type="dxa"/>
          </w:tcPr>
          <w:p w:rsidR="00720C2E" w:rsidRPr="009C718C" w:rsidRDefault="00720C2E" w:rsidP="001B6A08">
            <w:pPr>
              <w:jc w:val="center"/>
            </w:pPr>
            <w:r w:rsidRPr="009C718C">
              <w:t>8.</w:t>
            </w:r>
          </w:p>
        </w:tc>
        <w:tc>
          <w:tcPr>
            <w:tcW w:w="2269" w:type="dxa"/>
          </w:tcPr>
          <w:p w:rsidR="00720C2E" w:rsidRPr="009C718C" w:rsidRDefault="00720C2E" w:rsidP="004E3E59">
            <w:r w:rsidRPr="009C718C">
              <w:t>Гагинский</w:t>
            </w:r>
          </w:p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</w:pPr>
            <w:r w:rsidRPr="009C718C">
              <w:t>8</w:t>
            </w:r>
          </w:p>
        </w:tc>
        <w:tc>
          <w:tcPr>
            <w:tcW w:w="5064" w:type="dxa"/>
          </w:tcPr>
          <w:p w:rsidR="00720C2E" w:rsidRPr="009C718C" w:rsidRDefault="00720C2E" w:rsidP="00BD648D">
            <w:r w:rsidRPr="009C718C">
              <w:t>Борисова Мария Васильевна</w:t>
            </w:r>
          </w:p>
        </w:tc>
        <w:tc>
          <w:tcPr>
            <w:tcW w:w="6270" w:type="dxa"/>
          </w:tcPr>
          <w:p w:rsidR="00720C2E" w:rsidRPr="009C718C" w:rsidRDefault="00720C2E" w:rsidP="004E3E59">
            <w:r w:rsidRPr="009C718C">
              <w:t>МБОУ Гагинская СОШ</w:t>
            </w:r>
          </w:p>
        </w:tc>
      </w:tr>
      <w:tr w:rsidR="00720C2E" w:rsidRPr="009C718C" w:rsidTr="009C718C">
        <w:tc>
          <w:tcPr>
            <w:tcW w:w="589" w:type="dxa"/>
          </w:tcPr>
          <w:p w:rsidR="00720C2E" w:rsidRPr="009C718C" w:rsidRDefault="00720C2E" w:rsidP="001B6A08">
            <w:pPr>
              <w:jc w:val="center"/>
            </w:pPr>
            <w:r w:rsidRPr="009C718C">
              <w:t>9.</w:t>
            </w:r>
          </w:p>
        </w:tc>
        <w:tc>
          <w:tcPr>
            <w:tcW w:w="2269" w:type="dxa"/>
          </w:tcPr>
          <w:p w:rsidR="00720C2E" w:rsidRPr="009C718C" w:rsidRDefault="00720C2E" w:rsidP="00BD648D">
            <w:r w:rsidRPr="009C718C">
              <w:t xml:space="preserve">Дивеевский </w:t>
            </w:r>
          </w:p>
        </w:tc>
        <w:tc>
          <w:tcPr>
            <w:tcW w:w="656" w:type="dxa"/>
          </w:tcPr>
          <w:p w:rsidR="00720C2E" w:rsidRPr="009C718C" w:rsidRDefault="00720C2E" w:rsidP="002C789C">
            <w:pPr>
              <w:jc w:val="center"/>
            </w:pPr>
            <w:r w:rsidRPr="009C718C">
              <w:t>9</w:t>
            </w:r>
          </w:p>
        </w:tc>
        <w:tc>
          <w:tcPr>
            <w:tcW w:w="5064" w:type="dxa"/>
          </w:tcPr>
          <w:p w:rsidR="00720C2E" w:rsidRPr="009C718C" w:rsidRDefault="00720C2E" w:rsidP="00BD648D">
            <w:r w:rsidRPr="009C718C">
              <w:t>Фильцына Марина Александровна</w:t>
            </w:r>
          </w:p>
        </w:tc>
        <w:tc>
          <w:tcPr>
            <w:tcW w:w="6270" w:type="dxa"/>
          </w:tcPr>
          <w:p w:rsidR="00720C2E" w:rsidRPr="009C718C" w:rsidRDefault="00720C2E" w:rsidP="004E3E59">
            <w:r w:rsidRPr="009C718C">
              <w:t>МБОУ Сатисская СОШ</w:t>
            </w:r>
          </w:p>
        </w:tc>
      </w:tr>
      <w:tr w:rsidR="00720C2E" w:rsidRPr="009C718C" w:rsidTr="009C718C">
        <w:tc>
          <w:tcPr>
            <w:tcW w:w="589" w:type="dxa"/>
          </w:tcPr>
          <w:p w:rsidR="00720C2E" w:rsidRPr="009C718C" w:rsidRDefault="00720C2E" w:rsidP="003E6648">
            <w:pPr>
              <w:jc w:val="center"/>
            </w:pPr>
            <w:r w:rsidRPr="009C718C">
              <w:t>10.</w:t>
            </w:r>
          </w:p>
        </w:tc>
        <w:tc>
          <w:tcPr>
            <w:tcW w:w="2269" w:type="dxa"/>
          </w:tcPr>
          <w:p w:rsidR="00720C2E" w:rsidRPr="009C718C" w:rsidRDefault="00720C2E" w:rsidP="002C789C">
            <w:r w:rsidRPr="009C718C">
              <w:t xml:space="preserve">Княгининский </w:t>
            </w:r>
          </w:p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</w:pPr>
            <w:r w:rsidRPr="009C718C">
              <w:rPr>
                <w:lang w:val="en-US"/>
              </w:rPr>
              <w:t>1</w:t>
            </w:r>
            <w:r w:rsidRPr="009C718C">
              <w:t>0</w:t>
            </w:r>
          </w:p>
        </w:tc>
        <w:tc>
          <w:tcPr>
            <w:tcW w:w="5064" w:type="dxa"/>
          </w:tcPr>
          <w:p w:rsidR="00720C2E" w:rsidRPr="009C718C" w:rsidRDefault="00720C2E" w:rsidP="006C41AD">
            <w:r w:rsidRPr="009C718C">
              <w:t>Савина Мария Ивановна</w:t>
            </w:r>
          </w:p>
        </w:tc>
        <w:tc>
          <w:tcPr>
            <w:tcW w:w="6270" w:type="dxa"/>
          </w:tcPr>
          <w:p w:rsidR="00720C2E" w:rsidRPr="009C718C" w:rsidRDefault="00720C2E" w:rsidP="003E6648">
            <w:r w:rsidRPr="009C718C">
              <w:t>МБОУ Возрожденская СОШ</w:t>
            </w:r>
          </w:p>
        </w:tc>
      </w:tr>
      <w:tr w:rsidR="00720C2E" w:rsidRPr="009C718C" w:rsidTr="009C718C">
        <w:tc>
          <w:tcPr>
            <w:tcW w:w="589" w:type="dxa"/>
          </w:tcPr>
          <w:p w:rsidR="00720C2E" w:rsidRPr="009C718C" w:rsidRDefault="00720C2E" w:rsidP="003E6648">
            <w:pPr>
              <w:jc w:val="center"/>
            </w:pPr>
            <w:r w:rsidRPr="009C718C">
              <w:t>11.</w:t>
            </w:r>
          </w:p>
        </w:tc>
        <w:tc>
          <w:tcPr>
            <w:tcW w:w="2269" w:type="dxa"/>
          </w:tcPr>
          <w:p w:rsidR="00720C2E" w:rsidRPr="009C718C" w:rsidRDefault="00720C2E" w:rsidP="00720485">
            <w:r w:rsidRPr="009C718C">
              <w:t>Кр.-Баковский</w:t>
            </w:r>
          </w:p>
        </w:tc>
        <w:tc>
          <w:tcPr>
            <w:tcW w:w="656" w:type="dxa"/>
          </w:tcPr>
          <w:p w:rsidR="00720C2E" w:rsidRPr="009C718C" w:rsidRDefault="00720C2E" w:rsidP="00720485">
            <w:pPr>
              <w:jc w:val="center"/>
              <w:rPr>
                <w:lang w:val="en-US"/>
              </w:rPr>
            </w:pPr>
            <w:r w:rsidRPr="009C718C">
              <w:t>1</w:t>
            </w:r>
            <w:r w:rsidRPr="009C718C">
              <w:rPr>
                <w:lang w:val="en-US"/>
              </w:rPr>
              <w:t>1</w:t>
            </w:r>
          </w:p>
        </w:tc>
        <w:tc>
          <w:tcPr>
            <w:tcW w:w="5064" w:type="dxa"/>
          </w:tcPr>
          <w:p w:rsidR="00720C2E" w:rsidRPr="009C718C" w:rsidRDefault="00720C2E" w:rsidP="00720485">
            <w:r w:rsidRPr="009C718C">
              <w:t>Костылева Галина Александровна</w:t>
            </w:r>
          </w:p>
        </w:tc>
        <w:tc>
          <w:tcPr>
            <w:tcW w:w="6270" w:type="dxa"/>
          </w:tcPr>
          <w:p w:rsidR="00720C2E" w:rsidRPr="009C718C" w:rsidRDefault="00720C2E" w:rsidP="00720485">
            <w:r w:rsidRPr="009C718C">
              <w:t>МАОУ Краснобаковская СОШ № 2</w:t>
            </w:r>
          </w:p>
        </w:tc>
      </w:tr>
      <w:tr w:rsidR="00720C2E" w:rsidRPr="009C718C" w:rsidTr="009C718C">
        <w:tc>
          <w:tcPr>
            <w:tcW w:w="589" w:type="dxa"/>
          </w:tcPr>
          <w:p w:rsidR="00720C2E" w:rsidRPr="009C718C" w:rsidRDefault="00720C2E" w:rsidP="001B6A08">
            <w:pPr>
              <w:jc w:val="center"/>
            </w:pPr>
            <w:r w:rsidRPr="009C718C">
              <w:t>12.</w:t>
            </w:r>
          </w:p>
        </w:tc>
        <w:tc>
          <w:tcPr>
            <w:tcW w:w="2269" w:type="dxa"/>
          </w:tcPr>
          <w:p w:rsidR="00720C2E" w:rsidRPr="009C718C" w:rsidRDefault="00720C2E" w:rsidP="00BD648D">
            <w:r w:rsidRPr="009C718C">
              <w:t>Лысковский</w:t>
            </w:r>
          </w:p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</w:pPr>
            <w:r w:rsidRPr="009C718C">
              <w:t>12</w:t>
            </w:r>
          </w:p>
        </w:tc>
        <w:tc>
          <w:tcPr>
            <w:tcW w:w="5064" w:type="dxa"/>
          </w:tcPr>
          <w:p w:rsidR="00720C2E" w:rsidRPr="009C718C" w:rsidRDefault="00720C2E" w:rsidP="00E15EA5">
            <w:r w:rsidRPr="009C718C">
              <w:t>Емелина Лариса Александровна</w:t>
            </w:r>
          </w:p>
        </w:tc>
        <w:tc>
          <w:tcPr>
            <w:tcW w:w="6270" w:type="dxa"/>
          </w:tcPr>
          <w:p w:rsidR="00720C2E" w:rsidRPr="009C718C" w:rsidRDefault="00720C2E" w:rsidP="00BD648D">
            <w:r w:rsidRPr="009C718C">
              <w:t xml:space="preserve">МБОУ СОШ №5 </w:t>
            </w:r>
          </w:p>
        </w:tc>
      </w:tr>
      <w:tr w:rsidR="00720C2E" w:rsidRPr="009C718C" w:rsidTr="009C718C">
        <w:tc>
          <w:tcPr>
            <w:tcW w:w="589" w:type="dxa"/>
          </w:tcPr>
          <w:p w:rsidR="00720C2E" w:rsidRPr="009C718C" w:rsidRDefault="00720C2E" w:rsidP="001B6A08">
            <w:pPr>
              <w:jc w:val="center"/>
            </w:pPr>
            <w:r w:rsidRPr="009C718C">
              <w:t>13.</w:t>
            </w:r>
          </w:p>
        </w:tc>
        <w:tc>
          <w:tcPr>
            <w:tcW w:w="2269" w:type="dxa"/>
          </w:tcPr>
          <w:p w:rsidR="00720C2E" w:rsidRPr="009C718C" w:rsidRDefault="00720C2E" w:rsidP="00BD648D">
            <w:r w:rsidRPr="009C718C">
              <w:t>Навашинский</w:t>
            </w:r>
          </w:p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</w:pPr>
            <w:r w:rsidRPr="009C718C">
              <w:t>13</w:t>
            </w:r>
          </w:p>
        </w:tc>
        <w:tc>
          <w:tcPr>
            <w:tcW w:w="5064" w:type="dxa"/>
          </w:tcPr>
          <w:p w:rsidR="00720C2E" w:rsidRPr="009C718C" w:rsidRDefault="00720C2E" w:rsidP="00BD648D">
            <w:r w:rsidRPr="009C718C">
              <w:t>Малюкова Алевтина Анатольевна</w:t>
            </w:r>
          </w:p>
        </w:tc>
        <w:tc>
          <w:tcPr>
            <w:tcW w:w="6270" w:type="dxa"/>
          </w:tcPr>
          <w:p w:rsidR="00720C2E" w:rsidRPr="009C718C" w:rsidRDefault="00720C2E" w:rsidP="00BD648D">
            <w:r w:rsidRPr="009C718C">
              <w:t>МБОУ СОШ №4</w:t>
            </w:r>
          </w:p>
        </w:tc>
      </w:tr>
      <w:tr w:rsidR="00720C2E" w:rsidRPr="009C718C" w:rsidTr="009C718C">
        <w:tc>
          <w:tcPr>
            <w:tcW w:w="589" w:type="dxa"/>
          </w:tcPr>
          <w:p w:rsidR="00720C2E" w:rsidRPr="009C718C" w:rsidRDefault="00720C2E" w:rsidP="006F2C0D">
            <w:pPr>
              <w:jc w:val="center"/>
            </w:pPr>
            <w:r w:rsidRPr="009C718C">
              <w:t>14</w:t>
            </w:r>
          </w:p>
        </w:tc>
        <w:tc>
          <w:tcPr>
            <w:tcW w:w="2269" w:type="dxa"/>
          </w:tcPr>
          <w:p w:rsidR="00720C2E" w:rsidRPr="009C718C" w:rsidRDefault="00720C2E" w:rsidP="00BD648D">
            <w:r w:rsidRPr="009C718C">
              <w:t>г. Первомайск</w:t>
            </w:r>
          </w:p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</w:pPr>
            <w:r w:rsidRPr="009C718C">
              <w:t>14</w:t>
            </w:r>
          </w:p>
        </w:tc>
        <w:tc>
          <w:tcPr>
            <w:tcW w:w="5064" w:type="dxa"/>
          </w:tcPr>
          <w:p w:rsidR="00720C2E" w:rsidRPr="009C718C" w:rsidRDefault="00720C2E" w:rsidP="00BD648D">
            <w:r w:rsidRPr="009C718C">
              <w:t>Лукьянова Галина Григорьевна</w:t>
            </w:r>
          </w:p>
        </w:tc>
        <w:tc>
          <w:tcPr>
            <w:tcW w:w="6270" w:type="dxa"/>
          </w:tcPr>
          <w:p w:rsidR="00720C2E" w:rsidRPr="009C718C" w:rsidRDefault="00720C2E" w:rsidP="000759EA">
            <w:r w:rsidRPr="009C718C">
              <w:t>МОУ Первомайская СОШ</w:t>
            </w:r>
          </w:p>
        </w:tc>
      </w:tr>
      <w:tr w:rsidR="00720C2E" w:rsidRPr="009C718C" w:rsidTr="009C718C">
        <w:tc>
          <w:tcPr>
            <w:tcW w:w="589" w:type="dxa"/>
          </w:tcPr>
          <w:p w:rsidR="00720C2E" w:rsidRPr="009C718C" w:rsidRDefault="00720C2E" w:rsidP="008B7C35">
            <w:r w:rsidRPr="009C718C">
              <w:t>15.</w:t>
            </w:r>
          </w:p>
        </w:tc>
        <w:tc>
          <w:tcPr>
            <w:tcW w:w="2269" w:type="dxa"/>
          </w:tcPr>
          <w:p w:rsidR="00720C2E" w:rsidRPr="009C718C" w:rsidRDefault="00720C2E" w:rsidP="008B7C35">
            <w:pPr>
              <w:rPr>
                <w:lang w:val="en-US"/>
              </w:rPr>
            </w:pPr>
            <w:r w:rsidRPr="009C718C">
              <w:t xml:space="preserve">Перевозский </w:t>
            </w:r>
          </w:p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</w:pPr>
            <w:r w:rsidRPr="009C718C">
              <w:t>15</w:t>
            </w:r>
          </w:p>
        </w:tc>
        <w:tc>
          <w:tcPr>
            <w:tcW w:w="5064" w:type="dxa"/>
          </w:tcPr>
          <w:p w:rsidR="00720C2E" w:rsidRPr="009C718C" w:rsidRDefault="00720C2E" w:rsidP="008B7C35">
            <w:r w:rsidRPr="009C718C">
              <w:t>Карасева Антонина Владимировна</w:t>
            </w:r>
          </w:p>
        </w:tc>
        <w:tc>
          <w:tcPr>
            <w:tcW w:w="6270" w:type="dxa"/>
          </w:tcPr>
          <w:p w:rsidR="00720C2E" w:rsidRPr="009C718C" w:rsidRDefault="00720C2E" w:rsidP="000759EA">
            <w:r w:rsidRPr="009C718C">
              <w:t>МБОУ Перевозская СОШ</w:t>
            </w:r>
          </w:p>
        </w:tc>
      </w:tr>
      <w:tr w:rsidR="00720C2E" w:rsidRPr="009C718C" w:rsidTr="009C718C">
        <w:tc>
          <w:tcPr>
            <w:tcW w:w="589" w:type="dxa"/>
          </w:tcPr>
          <w:p w:rsidR="00720C2E" w:rsidRPr="009C718C" w:rsidRDefault="00720C2E" w:rsidP="006F2C0D">
            <w:r w:rsidRPr="009C718C">
              <w:t>16.</w:t>
            </w:r>
          </w:p>
        </w:tc>
        <w:tc>
          <w:tcPr>
            <w:tcW w:w="2269" w:type="dxa"/>
          </w:tcPr>
          <w:p w:rsidR="00720C2E" w:rsidRPr="009C718C" w:rsidRDefault="00720C2E" w:rsidP="008B7C35">
            <w:pPr>
              <w:rPr>
                <w:lang w:val="en-US"/>
              </w:rPr>
            </w:pPr>
            <w:r w:rsidRPr="009C718C">
              <w:t xml:space="preserve">Пильнинский </w:t>
            </w:r>
          </w:p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</w:pPr>
            <w:r w:rsidRPr="009C718C">
              <w:t>16</w:t>
            </w:r>
          </w:p>
        </w:tc>
        <w:tc>
          <w:tcPr>
            <w:tcW w:w="5064" w:type="dxa"/>
          </w:tcPr>
          <w:p w:rsidR="00720C2E" w:rsidRPr="009C718C" w:rsidRDefault="00720C2E" w:rsidP="006C41AD">
            <w:r w:rsidRPr="009C718C">
              <w:t>Оловянова Елена Анатольевна</w:t>
            </w:r>
          </w:p>
        </w:tc>
        <w:tc>
          <w:tcPr>
            <w:tcW w:w="6270" w:type="dxa"/>
          </w:tcPr>
          <w:p w:rsidR="00720C2E" w:rsidRPr="009C718C" w:rsidRDefault="00720C2E" w:rsidP="000759EA">
            <w:r w:rsidRPr="009C718C">
              <w:t>МОУ Пильнинская СОШ № 1 им. М.Горького</w:t>
            </w:r>
          </w:p>
        </w:tc>
      </w:tr>
      <w:tr w:rsidR="00720C2E" w:rsidRPr="009C718C" w:rsidTr="009C718C">
        <w:tc>
          <w:tcPr>
            <w:tcW w:w="589" w:type="dxa"/>
          </w:tcPr>
          <w:p w:rsidR="00720C2E" w:rsidRPr="009C718C" w:rsidRDefault="00720C2E" w:rsidP="008B7C35">
            <w:r w:rsidRPr="009C718C">
              <w:t>17.</w:t>
            </w:r>
          </w:p>
        </w:tc>
        <w:tc>
          <w:tcPr>
            <w:tcW w:w="2269" w:type="dxa"/>
          </w:tcPr>
          <w:p w:rsidR="00720C2E" w:rsidRPr="009C718C" w:rsidRDefault="00720C2E" w:rsidP="008B7C35">
            <w:r w:rsidRPr="009C718C">
              <w:t xml:space="preserve">г. Семенов </w:t>
            </w:r>
          </w:p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</w:pPr>
            <w:r w:rsidRPr="009C718C">
              <w:t>17</w:t>
            </w:r>
          </w:p>
        </w:tc>
        <w:tc>
          <w:tcPr>
            <w:tcW w:w="5064" w:type="dxa"/>
          </w:tcPr>
          <w:p w:rsidR="00720C2E" w:rsidRPr="009C718C" w:rsidRDefault="00720C2E" w:rsidP="006C41AD">
            <w:r w:rsidRPr="009C718C">
              <w:t>Власова Галина Алексеевна</w:t>
            </w:r>
          </w:p>
        </w:tc>
        <w:tc>
          <w:tcPr>
            <w:tcW w:w="6270" w:type="dxa"/>
          </w:tcPr>
          <w:p w:rsidR="00720C2E" w:rsidRPr="009C718C" w:rsidRDefault="00720C2E" w:rsidP="000759EA">
            <w:r w:rsidRPr="009C718C">
              <w:t>МБОУ</w:t>
            </w:r>
            <w:r>
              <w:t xml:space="preserve"> </w:t>
            </w:r>
            <w:r w:rsidRPr="009C718C">
              <w:t>лицей №1</w:t>
            </w:r>
          </w:p>
        </w:tc>
      </w:tr>
      <w:tr w:rsidR="00720C2E" w:rsidRPr="009C718C" w:rsidTr="009C718C">
        <w:tc>
          <w:tcPr>
            <w:tcW w:w="589" w:type="dxa"/>
          </w:tcPr>
          <w:p w:rsidR="00720C2E" w:rsidRPr="009C718C" w:rsidRDefault="00720C2E" w:rsidP="008B7C35">
            <w:r w:rsidRPr="009C718C">
              <w:t>18.</w:t>
            </w:r>
          </w:p>
        </w:tc>
        <w:tc>
          <w:tcPr>
            <w:tcW w:w="2269" w:type="dxa"/>
          </w:tcPr>
          <w:p w:rsidR="00720C2E" w:rsidRPr="009C718C" w:rsidRDefault="00720C2E" w:rsidP="008B7C35">
            <w:r w:rsidRPr="009C718C">
              <w:t xml:space="preserve">Сергачский </w:t>
            </w:r>
          </w:p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</w:pPr>
            <w:r w:rsidRPr="009C718C">
              <w:t>18</w:t>
            </w:r>
          </w:p>
        </w:tc>
        <w:tc>
          <w:tcPr>
            <w:tcW w:w="5064" w:type="dxa"/>
          </w:tcPr>
          <w:p w:rsidR="00720C2E" w:rsidRPr="009C718C" w:rsidRDefault="00720C2E" w:rsidP="008B7C35">
            <w:r w:rsidRPr="009C718C">
              <w:t>Весновская Светлана Викторовна</w:t>
            </w:r>
          </w:p>
        </w:tc>
        <w:tc>
          <w:tcPr>
            <w:tcW w:w="6270" w:type="dxa"/>
          </w:tcPr>
          <w:p w:rsidR="00720C2E" w:rsidRPr="009C718C" w:rsidRDefault="00720C2E" w:rsidP="000759EA">
            <w:r w:rsidRPr="009C718C">
              <w:t>МБОУ Сергачская СОШ №1</w:t>
            </w:r>
          </w:p>
        </w:tc>
      </w:tr>
      <w:tr w:rsidR="00720C2E" w:rsidRPr="009C718C" w:rsidTr="009C718C">
        <w:tc>
          <w:tcPr>
            <w:tcW w:w="589" w:type="dxa"/>
          </w:tcPr>
          <w:p w:rsidR="00720C2E" w:rsidRPr="009C718C" w:rsidRDefault="00720C2E" w:rsidP="008B7C35">
            <w:r w:rsidRPr="009C718C">
              <w:t>19.</w:t>
            </w:r>
          </w:p>
        </w:tc>
        <w:tc>
          <w:tcPr>
            <w:tcW w:w="2269" w:type="dxa"/>
          </w:tcPr>
          <w:p w:rsidR="00720C2E" w:rsidRPr="009C718C" w:rsidRDefault="00720C2E" w:rsidP="008B7C35">
            <w:r w:rsidRPr="009C718C">
              <w:t>Сосновский</w:t>
            </w:r>
          </w:p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</w:pPr>
            <w:r w:rsidRPr="009C718C">
              <w:t>19</w:t>
            </w:r>
          </w:p>
        </w:tc>
        <w:tc>
          <w:tcPr>
            <w:tcW w:w="5064" w:type="dxa"/>
          </w:tcPr>
          <w:p w:rsidR="00720C2E" w:rsidRPr="009C718C" w:rsidRDefault="00720C2E" w:rsidP="008B7C35">
            <w:r w:rsidRPr="009C718C">
              <w:t>Шумкова Елена Георгиевна</w:t>
            </w:r>
          </w:p>
        </w:tc>
        <w:tc>
          <w:tcPr>
            <w:tcW w:w="6270" w:type="dxa"/>
          </w:tcPr>
          <w:p w:rsidR="00720C2E" w:rsidRPr="009C718C" w:rsidRDefault="00720C2E" w:rsidP="000759EA">
            <w:r w:rsidRPr="009C718C">
              <w:t>МБОУ Сосновская СОШ №2</w:t>
            </w:r>
          </w:p>
        </w:tc>
      </w:tr>
      <w:tr w:rsidR="00720C2E" w:rsidRPr="009C718C" w:rsidTr="009C718C">
        <w:tc>
          <w:tcPr>
            <w:tcW w:w="589" w:type="dxa"/>
          </w:tcPr>
          <w:p w:rsidR="00720C2E" w:rsidRPr="009C718C" w:rsidRDefault="00720C2E" w:rsidP="008B7C35">
            <w:r w:rsidRPr="009C718C">
              <w:t>20.</w:t>
            </w:r>
          </w:p>
        </w:tc>
        <w:tc>
          <w:tcPr>
            <w:tcW w:w="2269" w:type="dxa"/>
          </w:tcPr>
          <w:p w:rsidR="00720C2E" w:rsidRPr="009C718C" w:rsidRDefault="00720C2E" w:rsidP="008B7C35">
            <w:pPr>
              <w:rPr>
                <w:lang w:val="en-US"/>
              </w:rPr>
            </w:pPr>
            <w:r w:rsidRPr="009C718C">
              <w:t xml:space="preserve">Тонкинский </w:t>
            </w:r>
          </w:p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</w:pPr>
            <w:r w:rsidRPr="009C718C">
              <w:t>20</w:t>
            </w:r>
          </w:p>
        </w:tc>
        <w:tc>
          <w:tcPr>
            <w:tcW w:w="5064" w:type="dxa"/>
          </w:tcPr>
          <w:p w:rsidR="00720C2E" w:rsidRPr="009C718C" w:rsidRDefault="00720C2E" w:rsidP="008B7C35">
            <w:r w:rsidRPr="009C718C">
              <w:t xml:space="preserve">Корсакова Татьяна Дмитриевна </w:t>
            </w:r>
          </w:p>
        </w:tc>
        <w:tc>
          <w:tcPr>
            <w:tcW w:w="6270" w:type="dxa"/>
          </w:tcPr>
          <w:p w:rsidR="00720C2E" w:rsidRPr="009C718C" w:rsidRDefault="00720C2E" w:rsidP="008B7C35">
            <w:r w:rsidRPr="009C718C">
              <w:t xml:space="preserve">МБОУ Тонкинская СОШ </w:t>
            </w:r>
          </w:p>
        </w:tc>
      </w:tr>
      <w:tr w:rsidR="00720C2E" w:rsidRPr="009C718C" w:rsidTr="009C718C">
        <w:tc>
          <w:tcPr>
            <w:tcW w:w="589" w:type="dxa"/>
          </w:tcPr>
          <w:p w:rsidR="00720C2E" w:rsidRPr="009C718C" w:rsidRDefault="00720C2E" w:rsidP="008B7C35">
            <w:r w:rsidRPr="009C718C">
              <w:t>21.</w:t>
            </w:r>
          </w:p>
        </w:tc>
        <w:tc>
          <w:tcPr>
            <w:tcW w:w="2269" w:type="dxa"/>
          </w:tcPr>
          <w:p w:rsidR="00720C2E" w:rsidRPr="009C718C" w:rsidRDefault="00720C2E" w:rsidP="008B7C35">
            <w:pPr>
              <w:rPr>
                <w:lang w:val="en-US"/>
              </w:rPr>
            </w:pPr>
            <w:r w:rsidRPr="009C718C">
              <w:t xml:space="preserve">Тоншаевский </w:t>
            </w:r>
          </w:p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</w:pPr>
            <w:r w:rsidRPr="009C718C">
              <w:t>21</w:t>
            </w:r>
          </w:p>
        </w:tc>
        <w:tc>
          <w:tcPr>
            <w:tcW w:w="5064" w:type="dxa"/>
          </w:tcPr>
          <w:p w:rsidR="00720C2E" w:rsidRPr="009C718C" w:rsidRDefault="00720C2E" w:rsidP="006C41AD">
            <w:r w:rsidRPr="009C718C">
              <w:t>Правдин Александр Леонидович</w:t>
            </w:r>
          </w:p>
        </w:tc>
        <w:tc>
          <w:tcPr>
            <w:tcW w:w="6270" w:type="dxa"/>
          </w:tcPr>
          <w:p w:rsidR="00720C2E" w:rsidRPr="009C718C" w:rsidRDefault="00720C2E" w:rsidP="000759EA">
            <w:r w:rsidRPr="009C718C">
              <w:t>МОУ Пижемская СОШ</w:t>
            </w:r>
          </w:p>
        </w:tc>
      </w:tr>
      <w:tr w:rsidR="00720C2E" w:rsidRPr="009C718C" w:rsidTr="009C718C">
        <w:tc>
          <w:tcPr>
            <w:tcW w:w="589" w:type="dxa"/>
          </w:tcPr>
          <w:p w:rsidR="00720C2E" w:rsidRPr="009C718C" w:rsidRDefault="00720C2E" w:rsidP="008B7C35">
            <w:r w:rsidRPr="009C718C">
              <w:t>22.</w:t>
            </w:r>
          </w:p>
        </w:tc>
        <w:tc>
          <w:tcPr>
            <w:tcW w:w="2269" w:type="dxa"/>
          </w:tcPr>
          <w:p w:rsidR="00720C2E" w:rsidRPr="009C718C" w:rsidRDefault="00720C2E" w:rsidP="008B7C35">
            <w:pPr>
              <w:rPr>
                <w:lang w:val="en-US"/>
              </w:rPr>
            </w:pPr>
            <w:r w:rsidRPr="009C718C">
              <w:t xml:space="preserve">Уренский </w:t>
            </w:r>
          </w:p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</w:pPr>
            <w:r w:rsidRPr="009C718C">
              <w:t>22</w:t>
            </w:r>
          </w:p>
        </w:tc>
        <w:tc>
          <w:tcPr>
            <w:tcW w:w="5064" w:type="dxa"/>
          </w:tcPr>
          <w:p w:rsidR="00720C2E" w:rsidRPr="009C718C" w:rsidRDefault="00720C2E" w:rsidP="008B7C35">
            <w:pPr>
              <w:jc w:val="both"/>
            </w:pPr>
            <w:r w:rsidRPr="009C718C">
              <w:t>Малышева Надежда Александровна</w:t>
            </w:r>
          </w:p>
        </w:tc>
        <w:tc>
          <w:tcPr>
            <w:tcW w:w="6270" w:type="dxa"/>
          </w:tcPr>
          <w:p w:rsidR="00720C2E" w:rsidRPr="009C718C" w:rsidRDefault="00720C2E" w:rsidP="00F61010">
            <w:r w:rsidRPr="009C718C">
              <w:t xml:space="preserve">МБОУ Уренская СОШ №2 </w:t>
            </w:r>
          </w:p>
        </w:tc>
      </w:tr>
      <w:tr w:rsidR="00720C2E" w:rsidRPr="009C718C" w:rsidTr="009C718C">
        <w:tc>
          <w:tcPr>
            <w:tcW w:w="589" w:type="dxa"/>
          </w:tcPr>
          <w:p w:rsidR="00720C2E" w:rsidRPr="009C718C" w:rsidRDefault="00720C2E" w:rsidP="008B7C35">
            <w:r w:rsidRPr="009C718C">
              <w:t>23.</w:t>
            </w:r>
          </w:p>
        </w:tc>
        <w:tc>
          <w:tcPr>
            <w:tcW w:w="2269" w:type="dxa"/>
          </w:tcPr>
          <w:p w:rsidR="00720C2E" w:rsidRPr="009C718C" w:rsidRDefault="00720C2E" w:rsidP="008B7C35">
            <w:r w:rsidRPr="009C718C">
              <w:t>Чкаловский</w:t>
            </w:r>
          </w:p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</w:pPr>
            <w:r w:rsidRPr="009C718C">
              <w:t>23</w:t>
            </w:r>
          </w:p>
        </w:tc>
        <w:tc>
          <w:tcPr>
            <w:tcW w:w="5064" w:type="dxa"/>
          </w:tcPr>
          <w:p w:rsidR="00720C2E" w:rsidRPr="009C718C" w:rsidRDefault="00720C2E" w:rsidP="008B7C35">
            <w:r w:rsidRPr="009C718C">
              <w:t xml:space="preserve">Ломтева Галина Павловна </w:t>
            </w:r>
          </w:p>
        </w:tc>
        <w:tc>
          <w:tcPr>
            <w:tcW w:w="6270" w:type="dxa"/>
          </w:tcPr>
          <w:p w:rsidR="00720C2E" w:rsidRPr="009C718C" w:rsidRDefault="00720C2E" w:rsidP="00F61010">
            <w:r w:rsidRPr="009C718C">
              <w:t>МБОУ</w:t>
            </w:r>
            <w:r>
              <w:t xml:space="preserve"> </w:t>
            </w:r>
            <w:r w:rsidRPr="009C718C">
              <w:t>СОШ № 4 имени В.В. Клочкова</w:t>
            </w:r>
          </w:p>
        </w:tc>
      </w:tr>
      <w:tr w:rsidR="00720C2E" w:rsidRPr="009C718C" w:rsidTr="009C718C">
        <w:tc>
          <w:tcPr>
            <w:tcW w:w="589" w:type="dxa"/>
          </w:tcPr>
          <w:p w:rsidR="00720C2E" w:rsidRPr="009C718C" w:rsidRDefault="00720C2E" w:rsidP="008B7C35">
            <w:r w:rsidRPr="009C718C">
              <w:t>24.</w:t>
            </w:r>
          </w:p>
        </w:tc>
        <w:tc>
          <w:tcPr>
            <w:tcW w:w="2269" w:type="dxa"/>
          </w:tcPr>
          <w:p w:rsidR="00720C2E" w:rsidRPr="009C718C" w:rsidRDefault="00720C2E" w:rsidP="008B7C35">
            <w:r w:rsidRPr="009C718C">
              <w:t xml:space="preserve">Шарангский </w:t>
            </w:r>
          </w:p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</w:pPr>
            <w:r w:rsidRPr="009C718C">
              <w:t>24</w:t>
            </w:r>
          </w:p>
        </w:tc>
        <w:tc>
          <w:tcPr>
            <w:tcW w:w="5064" w:type="dxa"/>
          </w:tcPr>
          <w:p w:rsidR="00720C2E" w:rsidRPr="009C718C" w:rsidRDefault="00720C2E" w:rsidP="008B7C35">
            <w:r w:rsidRPr="009C718C">
              <w:t>Береснева Валентина Владимировна</w:t>
            </w:r>
          </w:p>
        </w:tc>
        <w:tc>
          <w:tcPr>
            <w:tcW w:w="6270" w:type="dxa"/>
          </w:tcPr>
          <w:p w:rsidR="00720C2E" w:rsidRPr="009C718C" w:rsidRDefault="00720C2E" w:rsidP="00F61010">
            <w:r w:rsidRPr="009C718C">
              <w:t>МБОУ</w:t>
            </w:r>
            <w:r>
              <w:t xml:space="preserve"> </w:t>
            </w:r>
            <w:r w:rsidRPr="009C718C">
              <w:t>Шарангская СОШ</w:t>
            </w:r>
          </w:p>
        </w:tc>
      </w:tr>
      <w:tr w:rsidR="00720C2E" w:rsidRPr="009C718C" w:rsidTr="009C718C">
        <w:tc>
          <w:tcPr>
            <w:tcW w:w="589" w:type="dxa"/>
          </w:tcPr>
          <w:p w:rsidR="00720C2E" w:rsidRPr="009C718C" w:rsidRDefault="00720C2E" w:rsidP="008B7C35">
            <w:r w:rsidRPr="009C718C">
              <w:t>25.</w:t>
            </w:r>
          </w:p>
        </w:tc>
        <w:tc>
          <w:tcPr>
            <w:tcW w:w="2269" w:type="dxa"/>
          </w:tcPr>
          <w:p w:rsidR="00720C2E" w:rsidRPr="009C718C" w:rsidRDefault="00720C2E" w:rsidP="008B7C35">
            <w:pPr>
              <w:rPr>
                <w:lang w:val="en-US"/>
              </w:rPr>
            </w:pPr>
            <w:r w:rsidRPr="009C718C">
              <w:t xml:space="preserve">Шатковский </w:t>
            </w:r>
          </w:p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</w:pPr>
            <w:r w:rsidRPr="009C718C">
              <w:t>25</w:t>
            </w:r>
          </w:p>
        </w:tc>
        <w:tc>
          <w:tcPr>
            <w:tcW w:w="5064" w:type="dxa"/>
          </w:tcPr>
          <w:p w:rsidR="00720C2E" w:rsidRPr="009C718C" w:rsidRDefault="00720C2E" w:rsidP="008B7C35">
            <w:r w:rsidRPr="009C718C">
              <w:t>Стёпина Татьяна Петровна</w:t>
            </w:r>
          </w:p>
        </w:tc>
        <w:tc>
          <w:tcPr>
            <w:tcW w:w="6270" w:type="dxa"/>
          </w:tcPr>
          <w:p w:rsidR="00720C2E" w:rsidRPr="009C718C" w:rsidRDefault="00720C2E" w:rsidP="00F61010">
            <w:r w:rsidRPr="009C718C">
              <w:t>МОУ</w:t>
            </w:r>
            <w:r>
              <w:t xml:space="preserve"> </w:t>
            </w:r>
            <w:r w:rsidRPr="009C718C">
              <w:t>Шатковская СОШ №1</w:t>
            </w:r>
          </w:p>
        </w:tc>
      </w:tr>
      <w:tr w:rsidR="00720C2E" w:rsidRPr="009C718C" w:rsidTr="009C718C">
        <w:tc>
          <w:tcPr>
            <w:tcW w:w="589" w:type="dxa"/>
          </w:tcPr>
          <w:p w:rsidR="00720C2E" w:rsidRPr="009C718C" w:rsidRDefault="00720C2E" w:rsidP="008B7C35">
            <w:r w:rsidRPr="009C718C">
              <w:t>26.</w:t>
            </w:r>
          </w:p>
        </w:tc>
        <w:tc>
          <w:tcPr>
            <w:tcW w:w="2269" w:type="dxa"/>
          </w:tcPr>
          <w:p w:rsidR="00720C2E" w:rsidRPr="009C718C" w:rsidRDefault="00720C2E" w:rsidP="008B7C35">
            <w:r w:rsidRPr="009C718C">
              <w:t>г. Шахунья</w:t>
            </w:r>
          </w:p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</w:pPr>
            <w:r w:rsidRPr="009C718C">
              <w:t>26</w:t>
            </w:r>
          </w:p>
        </w:tc>
        <w:tc>
          <w:tcPr>
            <w:tcW w:w="5064" w:type="dxa"/>
          </w:tcPr>
          <w:p w:rsidR="00720C2E" w:rsidRPr="009C718C" w:rsidRDefault="00720C2E" w:rsidP="008B7C35">
            <w:r w:rsidRPr="009C718C">
              <w:t>Лопатина Светлана Борисовна</w:t>
            </w:r>
          </w:p>
        </w:tc>
        <w:tc>
          <w:tcPr>
            <w:tcW w:w="6270" w:type="dxa"/>
          </w:tcPr>
          <w:p w:rsidR="00720C2E" w:rsidRPr="009C718C" w:rsidRDefault="00720C2E" w:rsidP="00F61010">
            <w:r w:rsidRPr="009C718C">
              <w:t>МОУ</w:t>
            </w:r>
            <w:r>
              <w:t xml:space="preserve"> </w:t>
            </w:r>
            <w:r w:rsidRPr="009C718C">
              <w:t>Шахунская СОШ №14</w:t>
            </w:r>
          </w:p>
        </w:tc>
      </w:tr>
      <w:tr w:rsidR="00720C2E" w:rsidRPr="009C718C" w:rsidTr="009C718C">
        <w:tc>
          <w:tcPr>
            <w:tcW w:w="589" w:type="dxa"/>
            <w:vMerge w:val="restart"/>
          </w:tcPr>
          <w:p w:rsidR="00720C2E" w:rsidRPr="009C718C" w:rsidRDefault="00720C2E" w:rsidP="009710AD">
            <w:r w:rsidRPr="009C718C">
              <w:t>27.</w:t>
            </w:r>
          </w:p>
        </w:tc>
        <w:tc>
          <w:tcPr>
            <w:tcW w:w="2269" w:type="dxa"/>
            <w:vMerge w:val="restart"/>
          </w:tcPr>
          <w:p w:rsidR="00720C2E" w:rsidRPr="009C718C" w:rsidRDefault="00720C2E" w:rsidP="008B7C35">
            <w:r w:rsidRPr="009C718C">
              <w:t>г. Арзамас</w:t>
            </w:r>
          </w:p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</w:pPr>
            <w:r w:rsidRPr="009C718C">
              <w:t>27</w:t>
            </w:r>
          </w:p>
        </w:tc>
        <w:tc>
          <w:tcPr>
            <w:tcW w:w="5064" w:type="dxa"/>
          </w:tcPr>
          <w:p w:rsidR="00720C2E" w:rsidRPr="009C718C" w:rsidRDefault="00720C2E" w:rsidP="008B7C35">
            <w:r w:rsidRPr="009C718C">
              <w:t>Фильченкова Людмила Михайловна</w:t>
            </w:r>
          </w:p>
        </w:tc>
        <w:tc>
          <w:tcPr>
            <w:tcW w:w="6270" w:type="dxa"/>
          </w:tcPr>
          <w:p w:rsidR="00720C2E" w:rsidRPr="009C718C" w:rsidRDefault="00720C2E" w:rsidP="00F61010">
            <w:r w:rsidRPr="009C718C">
              <w:t>МБОУ</w:t>
            </w:r>
            <w:r>
              <w:t xml:space="preserve"> </w:t>
            </w:r>
            <w:r w:rsidRPr="009C718C">
              <w:t>Лицей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8B7C35"/>
        </w:tc>
        <w:tc>
          <w:tcPr>
            <w:tcW w:w="2269" w:type="dxa"/>
            <w:vMerge/>
            <w:vAlign w:val="center"/>
          </w:tcPr>
          <w:p w:rsidR="00720C2E" w:rsidRPr="009C718C" w:rsidRDefault="00720C2E" w:rsidP="008B7C35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</w:pPr>
            <w:r w:rsidRPr="009C718C">
              <w:t>28</w:t>
            </w:r>
          </w:p>
        </w:tc>
        <w:tc>
          <w:tcPr>
            <w:tcW w:w="5064" w:type="dxa"/>
          </w:tcPr>
          <w:p w:rsidR="00720C2E" w:rsidRPr="009C718C" w:rsidRDefault="00720C2E" w:rsidP="008B7C35">
            <w:r w:rsidRPr="009C718C">
              <w:t>Путанова Светлана Владимировна</w:t>
            </w:r>
          </w:p>
        </w:tc>
        <w:tc>
          <w:tcPr>
            <w:tcW w:w="6270" w:type="dxa"/>
          </w:tcPr>
          <w:p w:rsidR="00720C2E" w:rsidRPr="009C718C" w:rsidRDefault="00720C2E" w:rsidP="00F61010">
            <w:r w:rsidRPr="009C718C">
              <w:t>МБОУ</w:t>
            </w:r>
            <w:r>
              <w:t xml:space="preserve"> </w:t>
            </w:r>
            <w:r w:rsidRPr="009C718C">
              <w:t>Лицей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8B7C35"/>
        </w:tc>
        <w:tc>
          <w:tcPr>
            <w:tcW w:w="2269" w:type="dxa"/>
            <w:vMerge/>
            <w:vAlign w:val="center"/>
          </w:tcPr>
          <w:p w:rsidR="00720C2E" w:rsidRPr="009C718C" w:rsidRDefault="00720C2E" w:rsidP="008B7C35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</w:pPr>
            <w:r w:rsidRPr="009C718C">
              <w:t>29</w:t>
            </w:r>
          </w:p>
        </w:tc>
        <w:tc>
          <w:tcPr>
            <w:tcW w:w="5064" w:type="dxa"/>
          </w:tcPr>
          <w:p w:rsidR="00720C2E" w:rsidRPr="009C718C" w:rsidRDefault="00720C2E" w:rsidP="008B7C35">
            <w:r w:rsidRPr="009C718C">
              <w:t>Завзина Вера Михайловна</w:t>
            </w:r>
          </w:p>
        </w:tc>
        <w:tc>
          <w:tcPr>
            <w:tcW w:w="6270" w:type="dxa"/>
          </w:tcPr>
          <w:p w:rsidR="00720C2E" w:rsidRPr="009C718C" w:rsidRDefault="00720C2E" w:rsidP="00F61010">
            <w:r w:rsidRPr="009C718C">
              <w:t>МБОУ</w:t>
            </w:r>
            <w:r>
              <w:t xml:space="preserve"> </w:t>
            </w:r>
            <w:r w:rsidRPr="009C718C">
              <w:t>СОШ  №6 им. А.С Макаренко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8B7C35"/>
        </w:tc>
        <w:tc>
          <w:tcPr>
            <w:tcW w:w="2269" w:type="dxa"/>
            <w:vMerge/>
            <w:vAlign w:val="center"/>
          </w:tcPr>
          <w:p w:rsidR="00720C2E" w:rsidRPr="009C718C" w:rsidRDefault="00720C2E" w:rsidP="008B7C35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</w:pPr>
            <w:r w:rsidRPr="009C718C">
              <w:t>30</w:t>
            </w:r>
          </w:p>
        </w:tc>
        <w:tc>
          <w:tcPr>
            <w:tcW w:w="5064" w:type="dxa"/>
          </w:tcPr>
          <w:p w:rsidR="00720C2E" w:rsidRPr="009C718C" w:rsidRDefault="00720C2E" w:rsidP="008B7C35">
            <w:r w:rsidRPr="009C718C">
              <w:t>Митина Ирина Степановна</w:t>
            </w:r>
          </w:p>
        </w:tc>
        <w:tc>
          <w:tcPr>
            <w:tcW w:w="6270" w:type="dxa"/>
          </w:tcPr>
          <w:p w:rsidR="00720C2E" w:rsidRPr="009C718C" w:rsidRDefault="00720C2E" w:rsidP="00F61010">
            <w:r w:rsidRPr="009C718C">
              <w:t>МБОУ</w:t>
            </w:r>
            <w:r>
              <w:t xml:space="preserve"> </w:t>
            </w:r>
            <w:r w:rsidRPr="009C718C">
              <w:t>Гимназия</w:t>
            </w:r>
          </w:p>
        </w:tc>
      </w:tr>
      <w:tr w:rsidR="00720C2E" w:rsidRPr="009C718C" w:rsidTr="009C718C">
        <w:tc>
          <w:tcPr>
            <w:tcW w:w="589" w:type="dxa"/>
          </w:tcPr>
          <w:p w:rsidR="00720C2E" w:rsidRPr="009C718C" w:rsidRDefault="00720C2E" w:rsidP="009710AD">
            <w:r w:rsidRPr="009C718C">
              <w:t>28.</w:t>
            </w:r>
          </w:p>
        </w:tc>
        <w:tc>
          <w:tcPr>
            <w:tcW w:w="2269" w:type="dxa"/>
          </w:tcPr>
          <w:p w:rsidR="00720C2E" w:rsidRPr="009C718C" w:rsidRDefault="00720C2E" w:rsidP="001025BC">
            <w:pPr>
              <w:ind w:right="-108"/>
            </w:pPr>
            <w:r w:rsidRPr="009C718C">
              <w:t>Балахнинский</w:t>
            </w:r>
          </w:p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</w:pPr>
            <w:r w:rsidRPr="009C718C">
              <w:t>31</w:t>
            </w:r>
          </w:p>
        </w:tc>
        <w:tc>
          <w:tcPr>
            <w:tcW w:w="5064" w:type="dxa"/>
          </w:tcPr>
          <w:p w:rsidR="00720C2E" w:rsidRPr="009C718C" w:rsidRDefault="00720C2E" w:rsidP="008B7C35">
            <w:r w:rsidRPr="009C718C">
              <w:t>Ильясова Нейля Шаймярдяновна</w:t>
            </w:r>
          </w:p>
        </w:tc>
        <w:tc>
          <w:tcPr>
            <w:tcW w:w="6270" w:type="dxa"/>
          </w:tcPr>
          <w:p w:rsidR="00720C2E" w:rsidRPr="009C718C" w:rsidRDefault="00720C2E" w:rsidP="00F61010">
            <w:r w:rsidRPr="009C718C">
              <w:t>МБОУ</w:t>
            </w:r>
            <w:r>
              <w:t xml:space="preserve"> </w:t>
            </w:r>
            <w:r w:rsidRPr="009C718C">
              <w:t>СОШ № 14 с углубленным изучением отдельных предметов</w:t>
            </w:r>
          </w:p>
        </w:tc>
      </w:tr>
      <w:tr w:rsidR="00720C2E" w:rsidRPr="009C718C" w:rsidTr="009C718C">
        <w:tc>
          <w:tcPr>
            <w:tcW w:w="589" w:type="dxa"/>
            <w:vMerge w:val="restart"/>
          </w:tcPr>
          <w:p w:rsidR="00720C2E" w:rsidRPr="009C718C" w:rsidRDefault="00720C2E" w:rsidP="008B7C35">
            <w:r w:rsidRPr="009C718C">
              <w:t>29.</w:t>
            </w:r>
          </w:p>
        </w:tc>
        <w:tc>
          <w:tcPr>
            <w:tcW w:w="2269" w:type="dxa"/>
            <w:vMerge w:val="restart"/>
          </w:tcPr>
          <w:p w:rsidR="00720C2E" w:rsidRPr="009C718C" w:rsidRDefault="00720C2E" w:rsidP="008B7C35">
            <w:r w:rsidRPr="009C718C">
              <w:t>Богородский</w:t>
            </w:r>
          </w:p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</w:pPr>
            <w:r w:rsidRPr="009C718C">
              <w:t>32</w:t>
            </w:r>
          </w:p>
        </w:tc>
        <w:tc>
          <w:tcPr>
            <w:tcW w:w="5064" w:type="dxa"/>
          </w:tcPr>
          <w:p w:rsidR="00720C2E" w:rsidRPr="009C718C" w:rsidRDefault="00720C2E" w:rsidP="008B7C35">
            <w:r w:rsidRPr="009C718C">
              <w:t xml:space="preserve">Тадевосян Инесса Юрьевна </w:t>
            </w:r>
          </w:p>
        </w:tc>
        <w:tc>
          <w:tcPr>
            <w:tcW w:w="6270" w:type="dxa"/>
          </w:tcPr>
          <w:p w:rsidR="00720C2E" w:rsidRPr="009C718C" w:rsidRDefault="00720C2E" w:rsidP="00F61010">
            <w:r w:rsidRPr="009C718C">
              <w:t>МБОУ</w:t>
            </w:r>
            <w:r>
              <w:t xml:space="preserve"> </w:t>
            </w:r>
            <w:r w:rsidRPr="009C718C">
              <w:t>СОШ №6</w:t>
            </w:r>
          </w:p>
        </w:tc>
      </w:tr>
      <w:tr w:rsidR="00720C2E" w:rsidRPr="009C718C" w:rsidTr="009C718C">
        <w:tc>
          <w:tcPr>
            <w:tcW w:w="589" w:type="dxa"/>
            <w:vMerge/>
          </w:tcPr>
          <w:p w:rsidR="00720C2E" w:rsidRPr="009C718C" w:rsidRDefault="00720C2E" w:rsidP="008B7C35"/>
        </w:tc>
        <w:tc>
          <w:tcPr>
            <w:tcW w:w="2269" w:type="dxa"/>
            <w:vMerge/>
          </w:tcPr>
          <w:p w:rsidR="00720C2E" w:rsidRPr="009C718C" w:rsidRDefault="00720C2E" w:rsidP="008B7C35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</w:pPr>
            <w:r w:rsidRPr="009C718C">
              <w:t>33</w:t>
            </w:r>
          </w:p>
        </w:tc>
        <w:tc>
          <w:tcPr>
            <w:tcW w:w="5064" w:type="dxa"/>
          </w:tcPr>
          <w:p w:rsidR="00720C2E" w:rsidRPr="009C718C" w:rsidRDefault="00720C2E" w:rsidP="008B7C35">
            <w:r w:rsidRPr="009C718C">
              <w:t xml:space="preserve">Полякова Елена Юзефовна </w:t>
            </w:r>
          </w:p>
        </w:tc>
        <w:tc>
          <w:tcPr>
            <w:tcW w:w="6270" w:type="dxa"/>
          </w:tcPr>
          <w:p w:rsidR="00720C2E" w:rsidRPr="009C718C" w:rsidRDefault="00720C2E" w:rsidP="00F61010">
            <w:r w:rsidRPr="009C718C">
              <w:t>МБОУ</w:t>
            </w:r>
            <w:r>
              <w:t xml:space="preserve"> </w:t>
            </w:r>
            <w:r w:rsidRPr="009C718C">
              <w:t>Новинская СОШ</w:t>
            </w:r>
          </w:p>
        </w:tc>
      </w:tr>
      <w:tr w:rsidR="00720C2E" w:rsidRPr="009C718C" w:rsidTr="009C718C">
        <w:tc>
          <w:tcPr>
            <w:tcW w:w="589" w:type="dxa"/>
            <w:vMerge w:val="restart"/>
          </w:tcPr>
          <w:p w:rsidR="00720C2E" w:rsidRPr="009C718C" w:rsidRDefault="00720C2E" w:rsidP="008B7C35">
            <w:r w:rsidRPr="009C718C">
              <w:t>30.</w:t>
            </w:r>
          </w:p>
        </w:tc>
        <w:tc>
          <w:tcPr>
            <w:tcW w:w="2269" w:type="dxa"/>
            <w:vMerge w:val="restart"/>
          </w:tcPr>
          <w:p w:rsidR="00720C2E" w:rsidRPr="009C718C" w:rsidRDefault="00720C2E" w:rsidP="008B7C35">
            <w:r w:rsidRPr="009C718C">
              <w:t>г. Бор</w:t>
            </w:r>
          </w:p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</w:pPr>
            <w:r w:rsidRPr="009C718C">
              <w:t>34</w:t>
            </w:r>
          </w:p>
        </w:tc>
        <w:tc>
          <w:tcPr>
            <w:tcW w:w="5064" w:type="dxa"/>
          </w:tcPr>
          <w:p w:rsidR="00720C2E" w:rsidRPr="009C718C" w:rsidRDefault="00720C2E" w:rsidP="008B7C35">
            <w:r w:rsidRPr="009C718C">
              <w:t xml:space="preserve">Грамма Елена Алексеевна </w:t>
            </w:r>
          </w:p>
        </w:tc>
        <w:tc>
          <w:tcPr>
            <w:tcW w:w="6270" w:type="dxa"/>
          </w:tcPr>
          <w:p w:rsidR="00720C2E" w:rsidRPr="009C718C" w:rsidRDefault="00720C2E" w:rsidP="00D30510">
            <w:r w:rsidRPr="009C718C">
              <w:t>МБОУ</w:t>
            </w:r>
            <w:r>
              <w:t xml:space="preserve"> </w:t>
            </w:r>
            <w:r w:rsidRPr="009C718C">
              <w:t>СОШ № 8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8B7C35"/>
        </w:tc>
        <w:tc>
          <w:tcPr>
            <w:tcW w:w="2269" w:type="dxa"/>
            <w:vMerge/>
            <w:vAlign w:val="center"/>
          </w:tcPr>
          <w:p w:rsidR="00720C2E" w:rsidRPr="009C718C" w:rsidRDefault="00720C2E" w:rsidP="008B7C35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</w:pPr>
            <w:r w:rsidRPr="009C718C">
              <w:t>35</w:t>
            </w:r>
          </w:p>
        </w:tc>
        <w:tc>
          <w:tcPr>
            <w:tcW w:w="5064" w:type="dxa"/>
          </w:tcPr>
          <w:p w:rsidR="00720C2E" w:rsidRPr="009C718C" w:rsidRDefault="00720C2E" w:rsidP="008B7C35">
            <w:r w:rsidRPr="009C718C">
              <w:t>Бурова Наталья Витальевна</w:t>
            </w:r>
          </w:p>
        </w:tc>
        <w:tc>
          <w:tcPr>
            <w:tcW w:w="6270" w:type="dxa"/>
          </w:tcPr>
          <w:p w:rsidR="00720C2E" w:rsidRPr="009C718C" w:rsidRDefault="00720C2E" w:rsidP="00D30510">
            <w:r w:rsidRPr="009C718C">
              <w:t>МБОУ</w:t>
            </w:r>
            <w:r>
              <w:t xml:space="preserve"> </w:t>
            </w:r>
            <w:r w:rsidRPr="009C718C">
              <w:t>СОШ № 2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8B7C35"/>
        </w:tc>
        <w:tc>
          <w:tcPr>
            <w:tcW w:w="2269" w:type="dxa"/>
            <w:vMerge/>
            <w:vAlign w:val="center"/>
          </w:tcPr>
          <w:p w:rsidR="00720C2E" w:rsidRPr="009C718C" w:rsidRDefault="00720C2E" w:rsidP="008B7C35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36</w:t>
            </w:r>
          </w:p>
        </w:tc>
        <w:tc>
          <w:tcPr>
            <w:tcW w:w="5064" w:type="dxa"/>
          </w:tcPr>
          <w:p w:rsidR="00720C2E" w:rsidRPr="009C718C" w:rsidRDefault="00720C2E" w:rsidP="008B7C35">
            <w:r w:rsidRPr="009C718C">
              <w:t xml:space="preserve">Юрова Зоя Леонидовна </w:t>
            </w:r>
          </w:p>
        </w:tc>
        <w:tc>
          <w:tcPr>
            <w:tcW w:w="6270" w:type="dxa"/>
          </w:tcPr>
          <w:p w:rsidR="00720C2E" w:rsidRPr="009C718C" w:rsidRDefault="00720C2E" w:rsidP="00EC58E5">
            <w:r w:rsidRPr="009C718C">
              <w:t>МБОУ</w:t>
            </w:r>
            <w:r>
              <w:t xml:space="preserve"> </w:t>
            </w:r>
            <w:r w:rsidRPr="009C718C">
              <w:t>лицей г. Бор</w:t>
            </w:r>
          </w:p>
        </w:tc>
      </w:tr>
      <w:tr w:rsidR="00720C2E" w:rsidRPr="009C718C" w:rsidTr="009C718C">
        <w:tc>
          <w:tcPr>
            <w:tcW w:w="589" w:type="dxa"/>
            <w:vMerge w:val="restart"/>
          </w:tcPr>
          <w:p w:rsidR="00720C2E" w:rsidRPr="009C718C" w:rsidRDefault="00720C2E" w:rsidP="002C608F">
            <w:r w:rsidRPr="009C718C">
              <w:t>31.</w:t>
            </w:r>
          </w:p>
        </w:tc>
        <w:tc>
          <w:tcPr>
            <w:tcW w:w="2269" w:type="dxa"/>
            <w:vMerge w:val="restart"/>
          </w:tcPr>
          <w:p w:rsidR="00720C2E" w:rsidRPr="009C718C" w:rsidRDefault="00720C2E" w:rsidP="002C608F">
            <w:r w:rsidRPr="009C718C">
              <w:t>Городецкий</w:t>
            </w:r>
          </w:p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37</w:t>
            </w:r>
          </w:p>
        </w:tc>
        <w:tc>
          <w:tcPr>
            <w:tcW w:w="5064" w:type="dxa"/>
          </w:tcPr>
          <w:p w:rsidR="00720C2E" w:rsidRPr="009C718C" w:rsidRDefault="00720C2E" w:rsidP="002C608F">
            <w:pPr>
              <w:jc w:val="both"/>
            </w:pPr>
            <w:r w:rsidRPr="009C718C">
              <w:t>Грацианова Галина Ивановна</w:t>
            </w:r>
          </w:p>
        </w:tc>
        <w:tc>
          <w:tcPr>
            <w:tcW w:w="6270" w:type="dxa"/>
          </w:tcPr>
          <w:p w:rsidR="00720C2E" w:rsidRPr="009C718C" w:rsidRDefault="00720C2E" w:rsidP="00EC58E5">
            <w:r w:rsidRPr="009C718C">
              <w:t>МБОУ</w:t>
            </w:r>
            <w:r>
              <w:t xml:space="preserve"> </w:t>
            </w:r>
            <w:r w:rsidRPr="009C718C">
              <w:t>СОШ №17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8B7C35"/>
        </w:tc>
        <w:tc>
          <w:tcPr>
            <w:tcW w:w="2269" w:type="dxa"/>
            <w:vMerge/>
            <w:vAlign w:val="center"/>
          </w:tcPr>
          <w:p w:rsidR="00720C2E" w:rsidRPr="009C718C" w:rsidRDefault="00720C2E" w:rsidP="008B7C35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38</w:t>
            </w:r>
          </w:p>
        </w:tc>
        <w:tc>
          <w:tcPr>
            <w:tcW w:w="5064" w:type="dxa"/>
          </w:tcPr>
          <w:p w:rsidR="00720C2E" w:rsidRPr="009C718C" w:rsidRDefault="00720C2E" w:rsidP="00383E22">
            <w:r w:rsidRPr="009C718C">
              <w:t>Колина Наталья Константиновна</w:t>
            </w:r>
          </w:p>
        </w:tc>
        <w:tc>
          <w:tcPr>
            <w:tcW w:w="6270" w:type="dxa"/>
          </w:tcPr>
          <w:p w:rsidR="00720C2E" w:rsidRPr="009C718C" w:rsidRDefault="00720C2E" w:rsidP="00383E22">
            <w:r w:rsidRPr="009C718C">
              <w:t>МБОУ</w:t>
            </w:r>
            <w:r>
              <w:t xml:space="preserve"> </w:t>
            </w:r>
            <w:r w:rsidRPr="009C718C">
              <w:t>СОШ №17</w:t>
            </w:r>
          </w:p>
        </w:tc>
      </w:tr>
      <w:tr w:rsidR="00720C2E" w:rsidRPr="009C718C" w:rsidTr="009C718C">
        <w:tc>
          <w:tcPr>
            <w:tcW w:w="589" w:type="dxa"/>
            <w:vMerge w:val="restart"/>
          </w:tcPr>
          <w:p w:rsidR="00720C2E" w:rsidRPr="009C718C" w:rsidRDefault="00720C2E" w:rsidP="002C608F">
            <w:r w:rsidRPr="009C718C">
              <w:t>32.</w:t>
            </w:r>
          </w:p>
        </w:tc>
        <w:tc>
          <w:tcPr>
            <w:tcW w:w="2269" w:type="dxa"/>
            <w:vMerge w:val="restart"/>
          </w:tcPr>
          <w:p w:rsidR="00720C2E" w:rsidRPr="009C718C" w:rsidRDefault="00720C2E" w:rsidP="002C608F">
            <w:r w:rsidRPr="009C718C">
              <w:t>г. Дзержинск</w:t>
            </w:r>
          </w:p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39</w:t>
            </w:r>
          </w:p>
        </w:tc>
        <w:tc>
          <w:tcPr>
            <w:tcW w:w="5064" w:type="dxa"/>
          </w:tcPr>
          <w:p w:rsidR="00720C2E" w:rsidRPr="009C718C" w:rsidRDefault="00720C2E" w:rsidP="002C608F">
            <w:r w:rsidRPr="009C718C">
              <w:t>Рагина Нина Ивановна</w:t>
            </w:r>
          </w:p>
        </w:tc>
        <w:tc>
          <w:tcPr>
            <w:tcW w:w="6270" w:type="dxa"/>
          </w:tcPr>
          <w:p w:rsidR="00720C2E" w:rsidRPr="009C718C" w:rsidRDefault="00720C2E" w:rsidP="00646B44">
            <w:r w:rsidRPr="009C718C">
              <w:t>МБОУ</w:t>
            </w:r>
            <w:r>
              <w:t xml:space="preserve"> </w:t>
            </w:r>
            <w:r w:rsidRPr="009C718C">
              <w:t>СОШ № 2 с углублённым изучением предметов физико-математического цикла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8B7C35"/>
        </w:tc>
        <w:tc>
          <w:tcPr>
            <w:tcW w:w="2269" w:type="dxa"/>
            <w:vMerge/>
            <w:vAlign w:val="center"/>
          </w:tcPr>
          <w:p w:rsidR="00720C2E" w:rsidRPr="009C718C" w:rsidRDefault="00720C2E" w:rsidP="008B7C35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40</w:t>
            </w:r>
          </w:p>
        </w:tc>
        <w:tc>
          <w:tcPr>
            <w:tcW w:w="5064" w:type="dxa"/>
          </w:tcPr>
          <w:p w:rsidR="00720C2E" w:rsidRPr="009C718C" w:rsidRDefault="00720C2E" w:rsidP="002C608F">
            <w:r w:rsidRPr="009C718C">
              <w:t>Соловьёва Алла Вячеславовна</w:t>
            </w:r>
          </w:p>
        </w:tc>
        <w:tc>
          <w:tcPr>
            <w:tcW w:w="6270" w:type="dxa"/>
          </w:tcPr>
          <w:p w:rsidR="00720C2E" w:rsidRPr="009C718C" w:rsidRDefault="00720C2E" w:rsidP="00646B44">
            <w:r w:rsidRPr="009C718C">
              <w:t>МБОУ</w:t>
            </w:r>
            <w:r>
              <w:t xml:space="preserve"> </w:t>
            </w:r>
            <w:r w:rsidRPr="009C718C">
              <w:t>СОШ № 10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8B7C35"/>
        </w:tc>
        <w:tc>
          <w:tcPr>
            <w:tcW w:w="2269" w:type="dxa"/>
            <w:vMerge/>
            <w:vAlign w:val="center"/>
          </w:tcPr>
          <w:p w:rsidR="00720C2E" w:rsidRPr="009C718C" w:rsidRDefault="00720C2E" w:rsidP="008B7C35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41</w:t>
            </w:r>
          </w:p>
        </w:tc>
        <w:tc>
          <w:tcPr>
            <w:tcW w:w="5064" w:type="dxa"/>
          </w:tcPr>
          <w:p w:rsidR="00720C2E" w:rsidRPr="009C718C" w:rsidRDefault="00720C2E" w:rsidP="002C608F">
            <w:r w:rsidRPr="009C718C">
              <w:t>Заварзина Лариса Николаевна</w:t>
            </w:r>
          </w:p>
        </w:tc>
        <w:tc>
          <w:tcPr>
            <w:tcW w:w="6270" w:type="dxa"/>
          </w:tcPr>
          <w:p w:rsidR="00720C2E" w:rsidRPr="009C718C" w:rsidRDefault="00720C2E" w:rsidP="00D30510">
            <w:r w:rsidRPr="009C718C">
              <w:t>МБОУ СОШ № 23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8B7C35"/>
        </w:tc>
        <w:tc>
          <w:tcPr>
            <w:tcW w:w="2269" w:type="dxa"/>
            <w:vMerge/>
            <w:vAlign w:val="center"/>
          </w:tcPr>
          <w:p w:rsidR="00720C2E" w:rsidRPr="009C718C" w:rsidRDefault="00720C2E" w:rsidP="008B7C35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42</w:t>
            </w:r>
          </w:p>
        </w:tc>
        <w:tc>
          <w:tcPr>
            <w:tcW w:w="5064" w:type="dxa"/>
          </w:tcPr>
          <w:p w:rsidR="00720C2E" w:rsidRPr="009C718C" w:rsidRDefault="00720C2E" w:rsidP="002C608F">
            <w:r w:rsidRPr="009C718C">
              <w:t>Василькова Татьяна Владимировна</w:t>
            </w:r>
          </w:p>
        </w:tc>
        <w:tc>
          <w:tcPr>
            <w:tcW w:w="6270" w:type="dxa"/>
          </w:tcPr>
          <w:p w:rsidR="00720C2E" w:rsidRPr="009C718C" w:rsidRDefault="00720C2E" w:rsidP="00646B44">
            <w:r w:rsidRPr="009C718C">
              <w:t>МБОУ</w:t>
            </w:r>
            <w:r>
              <w:t xml:space="preserve"> </w:t>
            </w:r>
            <w:r w:rsidRPr="009C718C">
              <w:t>СОШ № 23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8B7C35"/>
        </w:tc>
        <w:tc>
          <w:tcPr>
            <w:tcW w:w="2269" w:type="dxa"/>
            <w:vMerge/>
            <w:vAlign w:val="center"/>
          </w:tcPr>
          <w:p w:rsidR="00720C2E" w:rsidRPr="009C718C" w:rsidRDefault="00720C2E" w:rsidP="008B7C35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43</w:t>
            </w:r>
          </w:p>
        </w:tc>
        <w:tc>
          <w:tcPr>
            <w:tcW w:w="5064" w:type="dxa"/>
          </w:tcPr>
          <w:p w:rsidR="00720C2E" w:rsidRPr="009C718C" w:rsidRDefault="00720C2E" w:rsidP="002C608F">
            <w:r w:rsidRPr="009C718C">
              <w:t>Мустафина Галия Мустафовна</w:t>
            </w:r>
          </w:p>
        </w:tc>
        <w:tc>
          <w:tcPr>
            <w:tcW w:w="6270" w:type="dxa"/>
          </w:tcPr>
          <w:p w:rsidR="00720C2E" w:rsidRPr="009C718C" w:rsidRDefault="00720C2E" w:rsidP="00646B44">
            <w:r w:rsidRPr="009C718C">
              <w:t>МБОУ</w:t>
            </w:r>
            <w:r>
              <w:t xml:space="preserve"> </w:t>
            </w:r>
            <w:r w:rsidRPr="009C718C">
              <w:t xml:space="preserve">СОШ № 40  </w:t>
            </w:r>
          </w:p>
        </w:tc>
      </w:tr>
      <w:tr w:rsidR="00720C2E" w:rsidRPr="009C718C" w:rsidTr="009C718C">
        <w:trPr>
          <w:trHeight w:val="437"/>
        </w:trPr>
        <w:tc>
          <w:tcPr>
            <w:tcW w:w="589" w:type="dxa"/>
            <w:vMerge w:val="restart"/>
          </w:tcPr>
          <w:p w:rsidR="00720C2E" w:rsidRPr="009C718C" w:rsidRDefault="00720C2E" w:rsidP="009A414B">
            <w:r w:rsidRPr="009C718C">
              <w:t>33.</w:t>
            </w:r>
          </w:p>
        </w:tc>
        <w:tc>
          <w:tcPr>
            <w:tcW w:w="2269" w:type="dxa"/>
            <w:vMerge w:val="restart"/>
          </w:tcPr>
          <w:p w:rsidR="00720C2E" w:rsidRPr="009C718C" w:rsidRDefault="00720C2E" w:rsidP="009A414B">
            <w:r w:rsidRPr="009C718C">
              <w:t>Кстовский</w:t>
            </w:r>
          </w:p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44</w:t>
            </w:r>
          </w:p>
        </w:tc>
        <w:tc>
          <w:tcPr>
            <w:tcW w:w="5064" w:type="dxa"/>
          </w:tcPr>
          <w:p w:rsidR="00720C2E" w:rsidRPr="009C718C" w:rsidRDefault="00720C2E" w:rsidP="009A414B">
            <w:r w:rsidRPr="009C718C">
              <w:t xml:space="preserve">Садоха Галина Карионовна </w:t>
            </w:r>
          </w:p>
        </w:tc>
        <w:tc>
          <w:tcPr>
            <w:tcW w:w="6270" w:type="dxa"/>
          </w:tcPr>
          <w:p w:rsidR="00720C2E" w:rsidRPr="009C718C" w:rsidRDefault="00720C2E" w:rsidP="00646B44">
            <w:r w:rsidRPr="009C718C">
              <w:t>МБОУ</w:t>
            </w:r>
            <w:r>
              <w:t xml:space="preserve"> </w:t>
            </w:r>
            <w:r w:rsidRPr="009C718C">
              <w:t>СОШ №3 с углубленным изучением отдельных предметов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8B7C35"/>
        </w:tc>
        <w:tc>
          <w:tcPr>
            <w:tcW w:w="2269" w:type="dxa"/>
            <w:vMerge/>
            <w:vAlign w:val="center"/>
          </w:tcPr>
          <w:p w:rsidR="00720C2E" w:rsidRPr="009C718C" w:rsidRDefault="00720C2E" w:rsidP="008B7C35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45</w:t>
            </w:r>
          </w:p>
        </w:tc>
        <w:tc>
          <w:tcPr>
            <w:tcW w:w="5064" w:type="dxa"/>
          </w:tcPr>
          <w:p w:rsidR="00720C2E" w:rsidRPr="009C718C" w:rsidRDefault="00720C2E" w:rsidP="009A414B">
            <w:r w:rsidRPr="009C718C">
              <w:t xml:space="preserve">Рубцова Татьяна Карионовна </w:t>
            </w:r>
          </w:p>
        </w:tc>
        <w:tc>
          <w:tcPr>
            <w:tcW w:w="6270" w:type="dxa"/>
          </w:tcPr>
          <w:p w:rsidR="00720C2E" w:rsidRPr="009C718C" w:rsidRDefault="00720C2E" w:rsidP="00646B44">
            <w:r w:rsidRPr="009C718C">
              <w:t>МБОУ</w:t>
            </w:r>
            <w:r>
              <w:t xml:space="preserve"> </w:t>
            </w:r>
            <w:r w:rsidRPr="009C718C">
              <w:t>СОШ №3 с углубленным изучением отдельных предметов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8B7C35"/>
        </w:tc>
        <w:tc>
          <w:tcPr>
            <w:tcW w:w="2269" w:type="dxa"/>
            <w:vMerge/>
            <w:vAlign w:val="center"/>
          </w:tcPr>
          <w:p w:rsidR="00720C2E" w:rsidRPr="009C718C" w:rsidRDefault="00720C2E" w:rsidP="008B7C35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46</w:t>
            </w:r>
          </w:p>
        </w:tc>
        <w:tc>
          <w:tcPr>
            <w:tcW w:w="5064" w:type="dxa"/>
          </w:tcPr>
          <w:p w:rsidR="00720C2E" w:rsidRPr="009C718C" w:rsidRDefault="00720C2E" w:rsidP="009A414B">
            <w:r w:rsidRPr="009C718C">
              <w:t xml:space="preserve">Ценова Елена Николаевна </w:t>
            </w:r>
          </w:p>
        </w:tc>
        <w:tc>
          <w:tcPr>
            <w:tcW w:w="6270" w:type="dxa"/>
          </w:tcPr>
          <w:p w:rsidR="00720C2E" w:rsidRPr="009C718C" w:rsidRDefault="00720C2E" w:rsidP="005912FC">
            <w:r w:rsidRPr="009C718C">
              <w:t>МБОУ</w:t>
            </w:r>
            <w:r>
              <w:t xml:space="preserve"> </w:t>
            </w:r>
            <w:r w:rsidRPr="009C718C">
              <w:t xml:space="preserve">Лицей №7   </w:t>
            </w:r>
          </w:p>
        </w:tc>
      </w:tr>
      <w:tr w:rsidR="00720C2E" w:rsidRPr="009C718C" w:rsidTr="009C718C">
        <w:tc>
          <w:tcPr>
            <w:tcW w:w="589" w:type="dxa"/>
            <w:vMerge w:val="restart"/>
          </w:tcPr>
          <w:p w:rsidR="00720C2E" w:rsidRPr="009C718C" w:rsidRDefault="00720C2E" w:rsidP="009A414B">
            <w:r w:rsidRPr="009C718C">
              <w:t>34.</w:t>
            </w:r>
          </w:p>
        </w:tc>
        <w:tc>
          <w:tcPr>
            <w:tcW w:w="2269" w:type="dxa"/>
            <w:vMerge w:val="restart"/>
          </w:tcPr>
          <w:p w:rsidR="00720C2E" w:rsidRPr="009C718C" w:rsidRDefault="00720C2E" w:rsidP="009A414B">
            <w:r w:rsidRPr="009C718C">
              <w:t>Павловский</w:t>
            </w:r>
          </w:p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47</w:t>
            </w:r>
          </w:p>
        </w:tc>
        <w:tc>
          <w:tcPr>
            <w:tcW w:w="5064" w:type="dxa"/>
          </w:tcPr>
          <w:p w:rsidR="00720C2E" w:rsidRPr="009C718C" w:rsidRDefault="00720C2E" w:rsidP="009A414B">
            <w:r w:rsidRPr="009C718C">
              <w:t>Корнева Светлана Евгеньевна</w:t>
            </w:r>
          </w:p>
        </w:tc>
        <w:tc>
          <w:tcPr>
            <w:tcW w:w="6270" w:type="dxa"/>
          </w:tcPr>
          <w:p w:rsidR="00720C2E" w:rsidRPr="009C718C" w:rsidRDefault="00720C2E" w:rsidP="00646B44">
            <w:r w:rsidRPr="009C718C">
              <w:t>МБОУ</w:t>
            </w:r>
            <w:r>
              <w:t xml:space="preserve"> </w:t>
            </w:r>
            <w:r w:rsidRPr="009C718C">
              <w:t>СОШ №1  г. Ворсма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9A414B"/>
        </w:tc>
        <w:tc>
          <w:tcPr>
            <w:tcW w:w="2269" w:type="dxa"/>
            <w:vMerge/>
            <w:vAlign w:val="center"/>
          </w:tcPr>
          <w:p w:rsidR="00720C2E" w:rsidRPr="009C718C" w:rsidRDefault="00720C2E" w:rsidP="009A414B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48</w:t>
            </w:r>
          </w:p>
        </w:tc>
        <w:tc>
          <w:tcPr>
            <w:tcW w:w="5064" w:type="dxa"/>
          </w:tcPr>
          <w:p w:rsidR="00720C2E" w:rsidRPr="009C718C" w:rsidRDefault="00720C2E" w:rsidP="009A414B">
            <w:pPr>
              <w:jc w:val="both"/>
            </w:pPr>
            <w:r w:rsidRPr="009C718C">
              <w:t>Усцова Вера Леонидовна</w:t>
            </w:r>
          </w:p>
        </w:tc>
        <w:tc>
          <w:tcPr>
            <w:tcW w:w="6270" w:type="dxa"/>
          </w:tcPr>
          <w:p w:rsidR="00720C2E" w:rsidRPr="009C718C" w:rsidRDefault="00720C2E" w:rsidP="00646B44">
            <w:r w:rsidRPr="009C718C">
              <w:t>МБОУ</w:t>
            </w:r>
            <w:r>
              <w:t xml:space="preserve"> </w:t>
            </w:r>
            <w:r w:rsidRPr="009C718C">
              <w:t>СОШ № 9 с углубленным изучением отдельных предметов  г. Павлово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9A414B"/>
        </w:tc>
        <w:tc>
          <w:tcPr>
            <w:tcW w:w="2269" w:type="dxa"/>
            <w:vMerge/>
            <w:vAlign w:val="center"/>
          </w:tcPr>
          <w:p w:rsidR="00720C2E" w:rsidRPr="009C718C" w:rsidRDefault="00720C2E" w:rsidP="009A414B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49</w:t>
            </w:r>
          </w:p>
        </w:tc>
        <w:tc>
          <w:tcPr>
            <w:tcW w:w="5064" w:type="dxa"/>
          </w:tcPr>
          <w:p w:rsidR="00720C2E" w:rsidRPr="009C718C" w:rsidRDefault="00720C2E" w:rsidP="001C262C">
            <w:r w:rsidRPr="009C718C">
              <w:t>Храмов Александр Владимирович</w:t>
            </w:r>
          </w:p>
        </w:tc>
        <w:tc>
          <w:tcPr>
            <w:tcW w:w="6270" w:type="dxa"/>
          </w:tcPr>
          <w:p w:rsidR="00720C2E" w:rsidRPr="009C718C" w:rsidRDefault="00720C2E" w:rsidP="006C41AD">
            <w:r w:rsidRPr="009C718C">
              <w:t>МБОУ СОШ №3 г. Павлово</w:t>
            </w:r>
          </w:p>
        </w:tc>
      </w:tr>
      <w:tr w:rsidR="00720C2E" w:rsidRPr="009C718C" w:rsidTr="009C718C">
        <w:tc>
          <w:tcPr>
            <w:tcW w:w="589" w:type="dxa"/>
            <w:vMerge w:val="restart"/>
          </w:tcPr>
          <w:p w:rsidR="00720C2E" w:rsidRPr="009C718C" w:rsidRDefault="00720C2E" w:rsidP="009A414B">
            <w:r w:rsidRPr="009C718C">
              <w:t>3</w:t>
            </w:r>
            <w:r w:rsidRPr="009C718C">
              <w:rPr>
                <w:lang w:val="en-US"/>
              </w:rPr>
              <w:t>5</w:t>
            </w:r>
            <w:r w:rsidRPr="009C718C">
              <w:t>.</w:t>
            </w:r>
          </w:p>
        </w:tc>
        <w:tc>
          <w:tcPr>
            <w:tcW w:w="2269" w:type="dxa"/>
            <w:vMerge w:val="restart"/>
          </w:tcPr>
          <w:p w:rsidR="00720C2E" w:rsidRPr="009C718C" w:rsidRDefault="00720C2E" w:rsidP="009A414B">
            <w:r w:rsidRPr="009C718C">
              <w:t>г. Саров</w:t>
            </w:r>
          </w:p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50</w:t>
            </w:r>
          </w:p>
        </w:tc>
        <w:tc>
          <w:tcPr>
            <w:tcW w:w="5064" w:type="dxa"/>
          </w:tcPr>
          <w:p w:rsidR="00720C2E" w:rsidRPr="009C718C" w:rsidRDefault="00720C2E" w:rsidP="00107C61">
            <w:r w:rsidRPr="009C718C">
              <w:t>Кулыгина Ольга Викторовна</w:t>
            </w:r>
          </w:p>
        </w:tc>
        <w:tc>
          <w:tcPr>
            <w:tcW w:w="6270" w:type="dxa"/>
          </w:tcPr>
          <w:p w:rsidR="00720C2E" w:rsidRPr="009C718C" w:rsidRDefault="00720C2E" w:rsidP="00107C61">
            <w:r w:rsidRPr="009C718C">
              <w:t>МБОУ</w:t>
            </w:r>
            <w:r>
              <w:t xml:space="preserve"> </w:t>
            </w:r>
            <w:r w:rsidRPr="009C718C">
              <w:t>СОШ №20</w:t>
            </w:r>
          </w:p>
        </w:tc>
      </w:tr>
      <w:tr w:rsidR="00720C2E" w:rsidRPr="009C718C" w:rsidTr="009C718C">
        <w:tc>
          <w:tcPr>
            <w:tcW w:w="589" w:type="dxa"/>
            <w:vMerge/>
          </w:tcPr>
          <w:p w:rsidR="00720C2E" w:rsidRPr="009C718C" w:rsidRDefault="00720C2E" w:rsidP="009A414B"/>
        </w:tc>
        <w:tc>
          <w:tcPr>
            <w:tcW w:w="2269" w:type="dxa"/>
            <w:vMerge/>
          </w:tcPr>
          <w:p w:rsidR="00720C2E" w:rsidRPr="009C718C" w:rsidRDefault="00720C2E" w:rsidP="009A414B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51</w:t>
            </w:r>
          </w:p>
        </w:tc>
        <w:tc>
          <w:tcPr>
            <w:tcW w:w="5064" w:type="dxa"/>
          </w:tcPr>
          <w:p w:rsidR="00720C2E" w:rsidRPr="009C718C" w:rsidRDefault="00720C2E" w:rsidP="00107C61">
            <w:r w:rsidRPr="009C718C">
              <w:t>Паршина Людмила Борисовна</w:t>
            </w:r>
          </w:p>
        </w:tc>
        <w:tc>
          <w:tcPr>
            <w:tcW w:w="6270" w:type="dxa"/>
          </w:tcPr>
          <w:p w:rsidR="00720C2E" w:rsidRPr="009C718C" w:rsidRDefault="00720C2E" w:rsidP="00107C61">
            <w:r w:rsidRPr="009C718C">
              <w:t>МБОУ</w:t>
            </w:r>
            <w:r>
              <w:t xml:space="preserve"> </w:t>
            </w:r>
            <w:r w:rsidRPr="009C718C">
              <w:t>Лицей №3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9A414B"/>
        </w:tc>
        <w:tc>
          <w:tcPr>
            <w:tcW w:w="2269" w:type="dxa"/>
            <w:vMerge/>
            <w:vAlign w:val="center"/>
          </w:tcPr>
          <w:p w:rsidR="00720C2E" w:rsidRPr="009C718C" w:rsidRDefault="00720C2E" w:rsidP="009A414B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52</w:t>
            </w:r>
          </w:p>
        </w:tc>
        <w:tc>
          <w:tcPr>
            <w:tcW w:w="5064" w:type="dxa"/>
          </w:tcPr>
          <w:p w:rsidR="00720C2E" w:rsidRPr="009C718C" w:rsidRDefault="00720C2E" w:rsidP="009A414B">
            <w:r w:rsidRPr="009C718C">
              <w:t>Разумкова Анна Федоровна</w:t>
            </w:r>
          </w:p>
        </w:tc>
        <w:tc>
          <w:tcPr>
            <w:tcW w:w="6270" w:type="dxa"/>
          </w:tcPr>
          <w:p w:rsidR="00720C2E" w:rsidRPr="009C718C" w:rsidRDefault="00720C2E" w:rsidP="00646B44">
            <w:r w:rsidRPr="009C718C">
              <w:t>МБОУ</w:t>
            </w:r>
            <w:r>
              <w:t xml:space="preserve"> </w:t>
            </w:r>
            <w:r w:rsidRPr="009C718C">
              <w:t>Лицей №15</w:t>
            </w:r>
            <w:r>
              <w:t>"</w:t>
            </w:r>
            <w:r w:rsidRPr="009C718C">
              <w:t xml:space="preserve"> имени академика Юлия Борисовича Харитона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9A414B"/>
        </w:tc>
        <w:tc>
          <w:tcPr>
            <w:tcW w:w="2269" w:type="dxa"/>
            <w:vMerge/>
            <w:vAlign w:val="center"/>
          </w:tcPr>
          <w:p w:rsidR="00720C2E" w:rsidRPr="009C718C" w:rsidRDefault="00720C2E" w:rsidP="009A414B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53</w:t>
            </w:r>
          </w:p>
        </w:tc>
        <w:tc>
          <w:tcPr>
            <w:tcW w:w="5064" w:type="dxa"/>
          </w:tcPr>
          <w:p w:rsidR="00720C2E" w:rsidRPr="009C718C" w:rsidRDefault="00720C2E" w:rsidP="009A414B">
            <w:r w:rsidRPr="009C718C">
              <w:t>Теленгатор Светлана Владимировна</w:t>
            </w:r>
          </w:p>
        </w:tc>
        <w:tc>
          <w:tcPr>
            <w:tcW w:w="6270" w:type="dxa"/>
          </w:tcPr>
          <w:p w:rsidR="00720C2E" w:rsidRPr="009C718C" w:rsidRDefault="00720C2E" w:rsidP="00652F77">
            <w:r w:rsidRPr="009C718C">
              <w:t>МБОУ</w:t>
            </w:r>
            <w:r>
              <w:t xml:space="preserve"> </w:t>
            </w:r>
            <w:r w:rsidRPr="009C718C">
              <w:t>Лицей №15 имени академика Юлия Борисовича Харитона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9A414B"/>
        </w:tc>
        <w:tc>
          <w:tcPr>
            <w:tcW w:w="2269" w:type="dxa"/>
            <w:vMerge/>
            <w:vAlign w:val="center"/>
          </w:tcPr>
          <w:p w:rsidR="00720C2E" w:rsidRPr="009C718C" w:rsidRDefault="00720C2E" w:rsidP="009A414B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54</w:t>
            </w:r>
          </w:p>
        </w:tc>
        <w:tc>
          <w:tcPr>
            <w:tcW w:w="5064" w:type="dxa"/>
          </w:tcPr>
          <w:p w:rsidR="00720C2E" w:rsidRPr="009C718C" w:rsidRDefault="00720C2E" w:rsidP="00107C61">
            <w:r w:rsidRPr="009C718C">
              <w:t>Шабунина Елена Ивановна</w:t>
            </w:r>
          </w:p>
        </w:tc>
        <w:tc>
          <w:tcPr>
            <w:tcW w:w="6270" w:type="dxa"/>
          </w:tcPr>
          <w:p w:rsidR="00720C2E" w:rsidRPr="009C718C" w:rsidRDefault="00720C2E" w:rsidP="00107C61">
            <w:r w:rsidRPr="009C718C">
              <w:t>МБОУ</w:t>
            </w:r>
            <w:r>
              <w:t xml:space="preserve"> </w:t>
            </w:r>
            <w:r w:rsidRPr="009C718C">
              <w:t>Лицей №3</w:t>
            </w:r>
          </w:p>
        </w:tc>
      </w:tr>
      <w:tr w:rsidR="00720C2E" w:rsidRPr="009C718C" w:rsidTr="009C718C">
        <w:tc>
          <w:tcPr>
            <w:tcW w:w="589" w:type="dxa"/>
            <w:vMerge w:val="restart"/>
          </w:tcPr>
          <w:p w:rsidR="00720C2E" w:rsidRPr="009C718C" w:rsidRDefault="00720C2E" w:rsidP="00383E22">
            <w:r w:rsidRPr="009C718C">
              <w:t>3</w:t>
            </w:r>
            <w:r w:rsidRPr="009C718C">
              <w:rPr>
                <w:lang w:val="en-US"/>
              </w:rPr>
              <w:t>6</w:t>
            </w:r>
            <w:r w:rsidRPr="009C718C">
              <w:t>.</w:t>
            </w:r>
          </w:p>
        </w:tc>
        <w:tc>
          <w:tcPr>
            <w:tcW w:w="2269" w:type="dxa"/>
            <w:vMerge w:val="restart"/>
          </w:tcPr>
          <w:p w:rsidR="00720C2E" w:rsidRPr="009C718C" w:rsidRDefault="00720C2E" w:rsidP="009A414B">
            <w:r w:rsidRPr="009C718C">
              <w:t>г. Нижний Новгород</w:t>
            </w:r>
          </w:p>
          <w:p w:rsidR="00720C2E" w:rsidRPr="009C718C" w:rsidRDefault="00720C2E" w:rsidP="009A414B">
            <w:pPr>
              <w:rPr>
                <w:lang w:val="en-US"/>
              </w:rPr>
            </w:pPr>
            <w:r w:rsidRPr="009C718C">
              <w:t xml:space="preserve">(Автозаводский) </w:t>
            </w:r>
          </w:p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55</w:t>
            </w:r>
          </w:p>
        </w:tc>
        <w:tc>
          <w:tcPr>
            <w:tcW w:w="5064" w:type="dxa"/>
          </w:tcPr>
          <w:p w:rsidR="00720C2E" w:rsidRPr="009C718C" w:rsidRDefault="00720C2E" w:rsidP="009A414B">
            <w:r w:rsidRPr="009C718C">
              <w:t>Буланова Вероника Юрьевна</w:t>
            </w:r>
          </w:p>
        </w:tc>
        <w:tc>
          <w:tcPr>
            <w:tcW w:w="6270" w:type="dxa"/>
          </w:tcPr>
          <w:p w:rsidR="00720C2E" w:rsidRPr="009C718C" w:rsidRDefault="00720C2E" w:rsidP="00652F77">
            <w:r w:rsidRPr="009C718C">
              <w:t>МАОУ</w:t>
            </w:r>
            <w:r>
              <w:t xml:space="preserve"> </w:t>
            </w:r>
            <w:r w:rsidRPr="009C718C">
              <w:t>Лицей № 36</w:t>
            </w:r>
          </w:p>
        </w:tc>
      </w:tr>
      <w:tr w:rsidR="00720C2E" w:rsidRPr="009C718C" w:rsidTr="009C718C">
        <w:tc>
          <w:tcPr>
            <w:tcW w:w="589" w:type="dxa"/>
            <w:vMerge/>
          </w:tcPr>
          <w:p w:rsidR="00720C2E" w:rsidRPr="009C718C" w:rsidRDefault="00720C2E" w:rsidP="009A414B"/>
        </w:tc>
        <w:tc>
          <w:tcPr>
            <w:tcW w:w="2269" w:type="dxa"/>
            <w:vMerge/>
          </w:tcPr>
          <w:p w:rsidR="00720C2E" w:rsidRPr="009C718C" w:rsidRDefault="00720C2E" w:rsidP="009A414B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56</w:t>
            </w:r>
          </w:p>
        </w:tc>
        <w:tc>
          <w:tcPr>
            <w:tcW w:w="5064" w:type="dxa"/>
          </w:tcPr>
          <w:p w:rsidR="00720C2E" w:rsidRPr="009C718C" w:rsidRDefault="00720C2E" w:rsidP="009A414B">
            <w:r w:rsidRPr="009C718C">
              <w:t>Новикова Елена Николаевна</w:t>
            </w:r>
          </w:p>
        </w:tc>
        <w:tc>
          <w:tcPr>
            <w:tcW w:w="6270" w:type="dxa"/>
          </w:tcPr>
          <w:p w:rsidR="00720C2E" w:rsidRPr="009C718C" w:rsidRDefault="00720C2E" w:rsidP="0040076C">
            <w:r w:rsidRPr="009C718C">
              <w:t>МБОУ</w:t>
            </w:r>
            <w:r>
              <w:t xml:space="preserve"> </w:t>
            </w:r>
            <w:r w:rsidRPr="009C718C">
              <w:t xml:space="preserve">Лицей № 165 имени 65-летия </w:t>
            </w:r>
            <w:r>
              <w:t>"</w:t>
            </w:r>
            <w:r w:rsidRPr="009C718C">
              <w:t>ГАЗ</w:t>
            </w:r>
            <w:r>
              <w:t>"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9A414B"/>
        </w:tc>
        <w:tc>
          <w:tcPr>
            <w:tcW w:w="2269" w:type="dxa"/>
            <w:vMerge/>
            <w:vAlign w:val="center"/>
          </w:tcPr>
          <w:p w:rsidR="00720C2E" w:rsidRPr="009C718C" w:rsidRDefault="00720C2E" w:rsidP="009A414B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57</w:t>
            </w:r>
          </w:p>
        </w:tc>
        <w:tc>
          <w:tcPr>
            <w:tcW w:w="5064" w:type="dxa"/>
          </w:tcPr>
          <w:p w:rsidR="00720C2E" w:rsidRPr="009C718C" w:rsidRDefault="00720C2E" w:rsidP="009A414B">
            <w:r w:rsidRPr="009C718C">
              <w:t>Пантелеева Лариса Константиновна</w:t>
            </w:r>
          </w:p>
        </w:tc>
        <w:tc>
          <w:tcPr>
            <w:tcW w:w="6270" w:type="dxa"/>
          </w:tcPr>
          <w:p w:rsidR="00720C2E" w:rsidRPr="009C718C" w:rsidRDefault="00720C2E" w:rsidP="00652F77">
            <w:r w:rsidRPr="009C718C">
              <w:t>МБОУ</w:t>
            </w:r>
            <w:r>
              <w:t xml:space="preserve"> </w:t>
            </w:r>
            <w:r w:rsidRPr="009C718C">
              <w:t>СОШ № 161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9A414B"/>
        </w:tc>
        <w:tc>
          <w:tcPr>
            <w:tcW w:w="2269" w:type="dxa"/>
            <w:vMerge/>
            <w:vAlign w:val="center"/>
          </w:tcPr>
          <w:p w:rsidR="00720C2E" w:rsidRPr="009C718C" w:rsidRDefault="00720C2E" w:rsidP="009A414B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58</w:t>
            </w:r>
          </w:p>
        </w:tc>
        <w:tc>
          <w:tcPr>
            <w:tcW w:w="5064" w:type="dxa"/>
          </w:tcPr>
          <w:p w:rsidR="00720C2E" w:rsidRPr="009C718C" w:rsidRDefault="00720C2E" w:rsidP="009A414B">
            <w:r w:rsidRPr="009C718C">
              <w:t>Рязанова Елена Десановна</w:t>
            </w:r>
          </w:p>
        </w:tc>
        <w:tc>
          <w:tcPr>
            <w:tcW w:w="6270" w:type="dxa"/>
          </w:tcPr>
          <w:p w:rsidR="00720C2E" w:rsidRPr="009C718C" w:rsidRDefault="00720C2E" w:rsidP="00652F77">
            <w:r w:rsidRPr="009C718C">
              <w:t>МАОУ</w:t>
            </w:r>
            <w:r>
              <w:t xml:space="preserve"> </w:t>
            </w:r>
            <w:r w:rsidRPr="009C718C">
              <w:t>Лицей № 36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9A414B"/>
        </w:tc>
        <w:tc>
          <w:tcPr>
            <w:tcW w:w="2269" w:type="dxa"/>
            <w:vMerge/>
            <w:vAlign w:val="center"/>
          </w:tcPr>
          <w:p w:rsidR="00720C2E" w:rsidRPr="009C718C" w:rsidRDefault="00720C2E" w:rsidP="009A414B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59</w:t>
            </w:r>
          </w:p>
        </w:tc>
        <w:tc>
          <w:tcPr>
            <w:tcW w:w="5064" w:type="dxa"/>
          </w:tcPr>
          <w:p w:rsidR="00720C2E" w:rsidRPr="009C718C" w:rsidRDefault="00720C2E" w:rsidP="009A414B">
            <w:r w:rsidRPr="009C718C">
              <w:t>Смирнова Екатерина Ивановна</w:t>
            </w:r>
          </w:p>
        </w:tc>
        <w:tc>
          <w:tcPr>
            <w:tcW w:w="6270" w:type="dxa"/>
          </w:tcPr>
          <w:p w:rsidR="00720C2E" w:rsidRPr="009C718C" w:rsidRDefault="00720C2E" w:rsidP="00652F77">
            <w:r w:rsidRPr="009C718C">
              <w:t>МБОУ</w:t>
            </w:r>
            <w:r>
              <w:t xml:space="preserve"> </w:t>
            </w:r>
            <w:r w:rsidRPr="009C718C">
              <w:t>СОШ № 125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9A414B"/>
        </w:tc>
        <w:tc>
          <w:tcPr>
            <w:tcW w:w="2269" w:type="dxa"/>
            <w:vMerge/>
            <w:vAlign w:val="center"/>
          </w:tcPr>
          <w:p w:rsidR="00720C2E" w:rsidRPr="009C718C" w:rsidRDefault="00720C2E" w:rsidP="009A414B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60</w:t>
            </w:r>
          </w:p>
        </w:tc>
        <w:tc>
          <w:tcPr>
            <w:tcW w:w="5064" w:type="dxa"/>
          </w:tcPr>
          <w:p w:rsidR="00720C2E" w:rsidRPr="009C718C" w:rsidRDefault="00720C2E" w:rsidP="009A414B">
            <w:r w:rsidRPr="009C718C">
              <w:t>Шелдякова Татьяна Борисовна</w:t>
            </w:r>
          </w:p>
        </w:tc>
        <w:tc>
          <w:tcPr>
            <w:tcW w:w="6270" w:type="dxa"/>
          </w:tcPr>
          <w:p w:rsidR="00720C2E" w:rsidRPr="009C718C" w:rsidRDefault="00720C2E" w:rsidP="00652F77">
            <w:r w:rsidRPr="009C718C">
              <w:t>МБОУ</w:t>
            </w:r>
            <w:r>
              <w:t xml:space="preserve"> </w:t>
            </w:r>
            <w:r w:rsidRPr="009C718C">
              <w:t>СОШ № 128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9A414B"/>
        </w:tc>
        <w:tc>
          <w:tcPr>
            <w:tcW w:w="2269" w:type="dxa"/>
            <w:vMerge/>
            <w:vAlign w:val="center"/>
          </w:tcPr>
          <w:p w:rsidR="00720C2E" w:rsidRPr="009C718C" w:rsidRDefault="00720C2E" w:rsidP="009A414B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61</w:t>
            </w:r>
          </w:p>
        </w:tc>
        <w:tc>
          <w:tcPr>
            <w:tcW w:w="5064" w:type="dxa"/>
          </w:tcPr>
          <w:p w:rsidR="00720C2E" w:rsidRPr="009C718C" w:rsidRDefault="00720C2E" w:rsidP="00BF10D6">
            <w:r w:rsidRPr="009C718C">
              <w:t xml:space="preserve">Ширгина Светлана Анатольевна </w:t>
            </w:r>
          </w:p>
        </w:tc>
        <w:tc>
          <w:tcPr>
            <w:tcW w:w="6270" w:type="dxa"/>
          </w:tcPr>
          <w:p w:rsidR="00720C2E" w:rsidRPr="009C718C" w:rsidRDefault="00720C2E" w:rsidP="00652F77">
            <w:r w:rsidRPr="009C718C">
              <w:t>МБОУ</w:t>
            </w:r>
            <w:r>
              <w:t xml:space="preserve"> </w:t>
            </w:r>
            <w:r w:rsidRPr="009C718C">
              <w:t>СОШ № 58</w:t>
            </w:r>
          </w:p>
        </w:tc>
      </w:tr>
      <w:tr w:rsidR="00720C2E" w:rsidRPr="009C718C" w:rsidTr="009C718C">
        <w:tc>
          <w:tcPr>
            <w:tcW w:w="589" w:type="dxa"/>
            <w:vMerge w:val="restart"/>
          </w:tcPr>
          <w:p w:rsidR="00720C2E" w:rsidRPr="009C718C" w:rsidRDefault="00720C2E" w:rsidP="00383E22">
            <w:r w:rsidRPr="009C718C">
              <w:t>3</w:t>
            </w:r>
            <w:r w:rsidRPr="009C718C">
              <w:rPr>
                <w:lang w:val="en-US"/>
              </w:rPr>
              <w:t>7</w:t>
            </w:r>
            <w:r w:rsidRPr="009C718C">
              <w:t>.</w:t>
            </w:r>
          </w:p>
        </w:tc>
        <w:tc>
          <w:tcPr>
            <w:tcW w:w="2269" w:type="dxa"/>
            <w:vMerge w:val="restart"/>
          </w:tcPr>
          <w:p w:rsidR="00720C2E" w:rsidRPr="009C718C" w:rsidRDefault="00720C2E" w:rsidP="009A414B">
            <w:r w:rsidRPr="009C718C">
              <w:t>г. Нижний Новгород</w:t>
            </w:r>
          </w:p>
          <w:p w:rsidR="00720C2E" w:rsidRPr="009C718C" w:rsidRDefault="00720C2E" w:rsidP="001025BC">
            <w:pPr>
              <w:ind w:right="-218"/>
              <w:rPr>
                <w:lang w:val="en-US"/>
              </w:rPr>
            </w:pPr>
            <w:r w:rsidRPr="009C718C">
              <w:t xml:space="preserve">(Канавинский) </w:t>
            </w:r>
          </w:p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62</w:t>
            </w:r>
          </w:p>
        </w:tc>
        <w:tc>
          <w:tcPr>
            <w:tcW w:w="5064" w:type="dxa"/>
          </w:tcPr>
          <w:p w:rsidR="00720C2E" w:rsidRPr="009C718C" w:rsidRDefault="00720C2E" w:rsidP="009A414B">
            <w:r w:rsidRPr="009C718C">
              <w:t>Баландина Инесса Евгеньевна</w:t>
            </w:r>
          </w:p>
        </w:tc>
        <w:tc>
          <w:tcPr>
            <w:tcW w:w="6270" w:type="dxa"/>
          </w:tcPr>
          <w:p w:rsidR="00720C2E" w:rsidRPr="009C718C" w:rsidRDefault="00720C2E" w:rsidP="00723617">
            <w:r w:rsidRPr="009C718C">
              <w:t>МБОУ</w:t>
            </w:r>
            <w:r>
              <w:t xml:space="preserve"> </w:t>
            </w:r>
            <w:r w:rsidRPr="009C718C">
              <w:t>СОШ №52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9A414B"/>
        </w:tc>
        <w:tc>
          <w:tcPr>
            <w:tcW w:w="2269" w:type="dxa"/>
            <w:vMerge/>
            <w:vAlign w:val="center"/>
          </w:tcPr>
          <w:p w:rsidR="00720C2E" w:rsidRPr="009C718C" w:rsidRDefault="00720C2E" w:rsidP="009A414B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63</w:t>
            </w:r>
          </w:p>
        </w:tc>
        <w:tc>
          <w:tcPr>
            <w:tcW w:w="5064" w:type="dxa"/>
          </w:tcPr>
          <w:p w:rsidR="00720C2E" w:rsidRPr="009C718C" w:rsidRDefault="00720C2E" w:rsidP="009A414B">
            <w:r w:rsidRPr="009C718C">
              <w:t>Лукоянова Ольга Анатольевна</w:t>
            </w:r>
          </w:p>
        </w:tc>
        <w:tc>
          <w:tcPr>
            <w:tcW w:w="6270" w:type="dxa"/>
          </w:tcPr>
          <w:p w:rsidR="00720C2E" w:rsidRPr="009C718C" w:rsidRDefault="00720C2E" w:rsidP="00723617">
            <w:r w:rsidRPr="009C718C">
              <w:t>МБОУ</w:t>
            </w:r>
            <w:r>
              <w:t xml:space="preserve"> </w:t>
            </w:r>
            <w:r w:rsidRPr="009C718C">
              <w:t>СОШ №110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9A414B"/>
        </w:tc>
        <w:tc>
          <w:tcPr>
            <w:tcW w:w="2269" w:type="dxa"/>
            <w:vMerge/>
            <w:vAlign w:val="center"/>
          </w:tcPr>
          <w:p w:rsidR="00720C2E" w:rsidRPr="009C718C" w:rsidRDefault="00720C2E" w:rsidP="009A414B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64</w:t>
            </w:r>
          </w:p>
        </w:tc>
        <w:tc>
          <w:tcPr>
            <w:tcW w:w="5064" w:type="dxa"/>
          </w:tcPr>
          <w:p w:rsidR="00720C2E" w:rsidRPr="009C718C" w:rsidRDefault="00720C2E" w:rsidP="009A414B">
            <w:r w:rsidRPr="009C718C">
              <w:t>Козликина Наталья Леонтьевна</w:t>
            </w:r>
          </w:p>
        </w:tc>
        <w:tc>
          <w:tcPr>
            <w:tcW w:w="6270" w:type="dxa"/>
          </w:tcPr>
          <w:p w:rsidR="00720C2E" w:rsidRPr="009C718C" w:rsidRDefault="00720C2E" w:rsidP="00723617">
            <w:r w:rsidRPr="009C718C">
              <w:t>МБОУ</w:t>
            </w:r>
            <w:r>
              <w:t xml:space="preserve"> </w:t>
            </w:r>
            <w:r w:rsidRPr="009C718C">
              <w:t>СОШ № 121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9A414B"/>
        </w:tc>
        <w:tc>
          <w:tcPr>
            <w:tcW w:w="2269" w:type="dxa"/>
            <w:vMerge/>
            <w:vAlign w:val="center"/>
          </w:tcPr>
          <w:p w:rsidR="00720C2E" w:rsidRPr="009C718C" w:rsidRDefault="00720C2E" w:rsidP="009A414B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65</w:t>
            </w:r>
          </w:p>
        </w:tc>
        <w:tc>
          <w:tcPr>
            <w:tcW w:w="5064" w:type="dxa"/>
          </w:tcPr>
          <w:p w:rsidR="00720C2E" w:rsidRPr="009C718C" w:rsidRDefault="00720C2E" w:rsidP="009A414B">
            <w:r w:rsidRPr="009C718C">
              <w:t>Ручина Лариса Геннадьевна</w:t>
            </w:r>
          </w:p>
        </w:tc>
        <w:tc>
          <w:tcPr>
            <w:tcW w:w="6270" w:type="dxa"/>
          </w:tcPr>
          <w:p w:rsidR="00720C2E" w:rsidRPr="009C718C" w:rsidRDefault="00720C2E" w:rsidP="00723617">
            <w:r w:rsidRPr="009C718C">
              <w:t>МБОУ</w:t>
            </w:r>
            <w:r>
              <w:t xml:space="preserve"> </w:t>
            </w:r>
            <w:r w:rsidRPr="009C718C">
              <w:t xml:space="preserve">СОШ № 41 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9A414B"/>
        </w:tc>
        <w:tc>
          <w:tcPr>
            <w:tcW w:w="2269" w:type="dxa"/>
            <w:vMerge/>
            <w:vAlign w:val="center"/>
          </w:tcPr>
          <w:p w:rsidR="00720C2E" w:rsidRPr="009C718C" w:rsidRDefault="00720C2E" w:rsidP="009A414B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66</w:t>
            </w:r>
          </w:p>
        </w:tc>
        <w:tc>
          <w:tcPr>
            <w:tcW w:w="5064" w:type="dxa"/>
          </w:tcPr>
          <w:p w:rsidR="00720C2E" w:rsidRPr="009C718C" w:rsidRDefault="00720C2E" w:rsidP="009A414B">
            <w:r w:rsidRPr="009C718C">
              <w:t>Сундукова Елена Владимировна</w:t>
            </w:r>
          </w:p>
        </w:tc>
        <w:tc>
          <w:tcPr>
            <w:tcW w:w="6270" w:type="dxa"/>
          </w:tcPr>
          <w:p w:rsidR="00720C2E" w:rsidRPr="009C718C" w:rsidRDefault="00720C2E" w:rsidP="00723617">
            <w:r w:rsidRPr="009C718C">
              <w:t>МБОУ</w:t>
            </w:r>
            <w:r>
              <w:t xml:space="preserve"> </w:t>
            </w:r>
            <w:r w:rsidRPr="009C718C">
              <w:t>СОШ №181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9A414B"/>
        </w:tc>
        <w:tc>
          <w:tcPr>
            <w:tcW w:w="2269" w:type="dxa"/>
            <w:vMerge/>
            <w:vAlign w:val="center"/>
          </w:tcPr>
          <w:p w:rsidR="00720C2E" w:rsidRPr="009C718C" w:rsidRDefault="00720C2E" w:rsidP="009A414B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67</w:t>
            </w:r>
          </w:p>
        </w:tc>
        <w:tc>
          <w:tcPr>
            <w:tcW w:w="5064" w:type="dxa"/>
          </w:tcPr>
          <w:p w:rsidR="00720C2E" w:rsidRPr="009C718C" w:rsidRDefault="00720C2E" w:rsidP="009A414B">
            <w:r w:rsidRPr="009C718C">
              <w:t>Удалова Эльвира Михайловна</w:t>
            </w:r>
          </w:p>
        </w:tc>
        <w:tc>
          <w:tcPr>
            <w:tcW w:w="6270" w:type="dxa"/>
          </w:tcPr>
          <w:p w:rsidR="00720C2E" w:rsidRPr="009C718C" w:rsidRDefault="00720C2E" w:rsidP="00723617">
            <w:r w:rsidRPr="009C718C">
              <w:t>МБОУ</w:t>
            </w:r>
            <w:r>
              <w:t xml:space="preserve"> </w:t>
            </w:r>
            <w:r w:rsidRPr="009C718C">
              <w:t>СОШ №143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9A414B"/>
        </w:tc>
        <w:tc>
          <w:tcPr>
            <w:tcW w:w="2269" w:type="dxa"/>
            <w:vMerge/>
            <w:vAlign w:val="center"/>
          </w:tcPr>
          <w:p w:rsidR="00720C2E" w:rsidRPr="009C718C" w:rsidRDefault="00720C2E" w:rsidP="009A414B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68</w:t>
            </w:r>
          </w:p>
        </w:tc>
        <w:tc>
          <w:tcPr>
            <w:tcW w:w="5064" w:type="dxa"/>
          </w:tcPr>
          <w:p w:rsidR="00720C2E" w:rsidRPr="009C718C" w:rsidRDefault="00720C2E" w:rsidP="009A414B">
            <w:r w:rsidRPr="009C718C">
              <w:t>Блохина Ольга Викторовна</w:t>
            </w:r>
          </w:p>
        </w:tc>
        <w:tc>
          <w:tcPr>
            <w:tcW w:w="6270" w:type="dxa"/>
          </w:tcPr>
          <w:p w:rsidR="00720C2E" w:rsidRPr="009C718C" w:rsidRDefault="00720C2E" w:rsidP="00723617">
            <w:r w:rsidRPr="009C718C">
              <w:t>МБОУ СОШ № 181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9A414B"/>
        </w:tc>
        <w:tc>
          <w:tcPr>
            <w:tcW w:w="2269" w:type="dxa"/>
            <w:vMerge/>
            <w:vAlign w:val="center"/>
          </w:tcPr>
          <w:p w:rsidR="00720C2E" w:rsidRPr="009C718C" w:rsidRDefault="00720C2E" w:rsidP="009A414B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69</w:t>
            </w:r>
          </w:p>
        </w:tc>
        <w:tc>
          <w:tcPr>
            <w:tcW w:w="5064" w:type="dxa"/>
          </w:tcPr>
          <w:p w:rsidR="00720C2E" w:rsidRPr="009C718C" w:rsidRDefault="00720C2E" w:rsidP="009A414B">
            <w:r w:rsidRPr="009C718C">
              <w:t>Башкирова Надежда Николаевна</w:t>
            </w:r>
          </w:p>
        </w:tc>
        <w:tc>
          <w:tcPr>
            <w:tcW w:w="6270" w:type="dxa"/>
          </w:tcPr>
          <w:p w:rsidR="00720C2E" w:rsidRPr="009C718C" w:rsidRDefault="00720C2E" w:rsidP="00723617">
            <w:r w:rsidRPr="009C718C">
              <w:t>МБОУ</w:t>
            </w:r>
            <w:r>
              <w:t xml:space="preserve"> </w:t>
            </w:r>
            <w:r w:rsidRPr="009C718C">
              <w:t>СОШ №55</w:t>
            </w:r>
          </w:p>
        </w:tc>
      </w:tr>
      <w:tr w:rsidR="00720C2E" w:rsidRPr="009C718C" w:rsidTr="009C718C">
        <w:tc>
          <w:tcPr>
            <w:tcW w:w="589" w:type="dxa"/>
            <w:vMerge w:val="restart"/>
          </w:tcPr>
          <w:p w:rsidR="00720C2E" w:rsidRPr="009C718C" w:rsidRDefault="00720C2E" w:rsidP="009A414B">
            <w:r w:rsidRPr="009C718C">
              <w:t>3</w:t>
            </w:r>
            <w:r w:rsidRPr="009C718C">
              <w:rPr>
                <w:lang w:val="en-US"/>
              </w:rPr>
              <w:t>8</w:t>
            </w:r>
            <w:r w:rsidRPr="009C718C">
              <w:t>.</w:t>
            </w:r>
          </w:p>
        </w:tc>
        <w:tc>
          <w:tcPr>
            <w:tcW w:w="2269" w:type="dxa"/>
            <w:vMerge w:val="restart"/>
          </w:tcPr>
          <w:p w:rsidR="00720C2E" w:rsidRPr="009C718C" w:rsidRDefault="00720C2E" w:rsidP="009A414B">
            <w:r w:rsidRPr="009C718C">
              <w:t>г. Нижний Новгород</w:t>
            </w:r>
          </w:p>
          <w:p w:rsidR="00720C2E" w:rsidRPr="009C718C" w:rsidRDefault="00720C2E" w:rsidP="009A414B">
            <w:pPr>
              <w:rPr>
                <w:lang w:val="en-US"/>
              </w:rPr>
            </w:pPr>
            <w:r w:rsidRPr="009C718C">
              <w:t xml:space="preserve">(Ленинский) </w:t>
            </w:r>
          </w:p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70</w:t>
            </w:r>
          </w:p>
        </w:tc>
        <w:tc>
          <w:tcPr>
            <w:tcW w:w="5064" w:type="dxa"/>
          </w:tcPr>
          <w:p w:rsidR="00720C2E" w:rsidRPr="009C718C" w:rsidRDefault="00720C2E" w:rsidP="009A414B">
            <w:r w:rsidRPr="009C718C">
              <w:t>Наумова Евгения Александровна</w:t>
            </w:r>
          </w:p>
        </w:tc>
        <w:tc>
          <w:tcPr>
            <w:tcW w:w="6270" w:type="dxa"/>
          </w:tcPr>
          <w:p w:rsidR="00720C2E" w:rsidRPr="009C718C" w:rsidRDefault="00720C2E" w:rsidP="009A414B">
            <w:r w:rsidRPr="009C718C">
              <w:t>МБОУ</w:t>
            </w:r>
            <w:r>
              <w:t xml:space="preserve"> </w:t>
            </w:r>
            <w:r w:rsidRPr="009C718C">
              <w:t>СОШ  № 94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9A414B"/>
        </w:tc>
        <w:tc>
          <w:tcPr>
            <w:tcW w:w="2269" w:type="dxa"/>
            <w:vMerge/>
            <w:vAlign w:val="center"/>
          </w:tcPr>
          <w:p w:rsidR="00720C2E" w:rsidRPr="009C718C" w:rsidRDefault="00720C2E" w:rsidP="009A414B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71</w:t>
            </w:r>
          </w:p>
        </w:tc>
        <w:tc>
          <w:tcPr>
            <w:tcW w:w="5064" w:type="dxa"/>
          </w:tcPr>
          <w:p w:rsidR="00720C2E" w:rsidRPr="009C718C" w:rsidRDefault="00720C2E" w:rsidP="009A414B">
            <w:r w:rsidRPr="009C718C">
              <w:t>Туманова Лидия Николаевна</w:t>
            </w:r>
          </w:p>
        </w:tc>
        <w:tc>
          <w:tcPr>
            <w:tcW w:w="6270" w:type="dxa"/>
          </w:tcPr>
          <w:p w:rsidR="00720C2E" w:rsidRPr="009C718C" w:rsidRDefault="00720C2E" w:rsidP="009A414B">
            <w:r w:rsidRPr="009C718C">
              <w:t>МБОУ</w:t>
            </w:r>
            <w:r>
              <w:t xml:space="preserve"> </w:t>
            </w:r>
            <w:r w:rsidRPr="009C718C">
              <w:t>СОШ  №106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9A414B"/>
        </w:tc>
        <w:tc>
          <w:tcPr>
            <w:tcW w:w="2269" w:type="dxa"/>
            <w:vMerge/>
            <w:vAlign w:val="center"/>
          </w:tcPr>
          <w:p w:rsidR="00720C2E" w:rsidRPr="009C718C" w:rsidRDefault="00720C2E" w:rsidP="009A414B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72</w:t>
            </w:r>
          </w:p>
        </w:tc>
        <w:tc>
          <w:tcPr>
            <w:tcW w:w="5064" w:type="dxa"/>
          </w:tcPr>
          <w:p w:rsidR="00720C2E" w:rsidRPr="009C718C" w:rsidRDefault="00720C2E" w:rsidP="009A414B">
            <w:r w:rsidRPr="009C718C">
              <w:t>Пермякова Людмила Леонтьевна</w:t>
            </w:r>
          </w:p>
        </w:tc>
        <w:tc>
          <w:tcPr>
            <w:tcW w:w="6270" w:type="dxa"/>
          </w:tcPr>
          <w:p w:rsidR="00720C2E" w:rsidRPr="009C718C" w:rsidRDefault="00720C2E" w:rsidP="00723617">
            <w:r w:rsidRPr="009C718C">
              <w:t>МБОУ</w:t>
            </w:r>
            <w:r>
              <w:t xml:space="preserve"> </w:t>
            </w:r>
            <w:r w:rsidRPr="009C718C">
              <w:t>СОШ  № 175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9A414B"/>
        </w:tc>
        <w:tc>
          <w:tcPr>
            <w:tcW w:w="2269" w:type="dxa"/>
            <w:vMerge/>
            <w:vAlign w:val="center"/>
          </w:tcPr>
          <w:p w:rsidR="00720C2E" w:rsidRPr="009C718C" w:rsidRDefault="00720C2E" w:rsidP="009A414B"/>
        </w:tc>
        <w:tc>
          <w:tcPr>
            <w:tcW w:w="656" w:type="dxa"/>
          </w:tcPr>
          <w:p w:rsidR="00720C2E" w:rsidRPr="009C718C" w:rsidRDefault="00720C2E" w:rsidP="000D131D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73</w:t>
            </w:r>
          </w:p>
        </w:tc>
        <w:tc>
          <w:tcPr>
            <w:tcW w:w="5064" w:type="dxa"/>
          </w:tcPr>
          <w:p w:rsidR="00720C2E" w:rsidRPr="009C718C" w:rsidRDefault="00720C2E" w:rsidP="000D131D">
            <w:r w:rsidRPr="009C718C">
              <w:t>Мартынова Ольга Михайловна</w:t>
            </w:r>
          </w:p>
        </w:tc>
        <w:tc>
          <w:tcPr>
            <w:tcW w:w="6270" w:type="dxa"/>
          </w:tcPr>
          <w:p w:rsidR="00720C2E" w:rsidRPr="009C718C" w:rsidRDefault="00720C2E" w:rsidP="000D131D">
            <w:r w:rsidRPr="009C718C">
              <w:t>МБОУ</w:t>
            </w:r>
            <w:r>
              <w:t xml:space="preserve"> </w:t>
            </w:r>
            <w:r w:rsidRPr="009C718C">
              <w:t>СОШ  № 160</w:t>
            </w:r>
          </w:p>
        </w:tc>
      </w:tr>
      <w:tr w:rsidR="00720C2E" w:rsidRPr="009C718C" w:rsidTr="009C718C">
        <w:tc>
          <w:tcPr>
            <w:tcW w:w="589" w:type="dxa"/>
            <w:vMerge w:val="restart"/>
          </w:tcPr>
          <w:p w:rsidR="00720C2E" w:rsidRPr="009C718C" w:rsidRDefault="00720C2E" w:rsidP="009A414B">
            <w:r w:rsidRPr="009C718C">
              <w:t>3</w:t>
            </w:r>
            <w:r w:rsidRPr="009C718C">
              <w:rPr>
                <w:lang w:val="en-US"/>
              </w:rPr>
              <w:t>9</w:t>
            </w:r>
            <w:r w:rsidRPr="009C718C">
              <w:t>.</w:t>
            </w:r>
          </w:p>
        </w:tc>
        <w:tc>
          <w:tcPr>
            <w:tcW w:w="2269" w:type="dxa"/>
            <w:vMerge w:val="restart"/>
          </w:tcPr>
          <w:p w:rsidR="00720C2E" w:rsidRPr="009C718C" w:rsidRDefault="00720C2E" w:rsidP="009A414B">
            <w:r w:rsidRPr="009C718C">
              <w:t>г. Нижний Новгород</w:t>
            </w:r>
          </w:p>
          <w:p w:rsidR="00720C2E" w:rsidRPr="009C718C" w:rsidRDefault="00720C2E" w:rsidP="001025BC">
            <w:pPr>
              <w:ind w:right="-108"/>
              <w:rPr>
                <w:lang w:val="en-US"/>
              </w:rPr>
            </w:pPr>
            <w:r w:rsidRPr="009C718C">
              <w:t xml:space="preserve">(Московский) </w:t>
            </w:r>
          </w:p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74</w:t>
            </w:r>
          </w:p>
        </w:tc>
        <w:tc>
          <w:tcPr>
            <w:tcW w:w="5064" w:type="dxa"/>
          </w:tcPr>
          <w:p w:rsidR="00720C2E" w:rsidRPr="009C718C" w:rsidRDefault="00720C2E" w:rsidP="009A414B">
            <w:pPr>
              <w:tabs>
                <w:tab w:val="left" w:pos="1515"/>
              </w:tabs>
            </w:pPr>
            <w:r w:rsidRPr="009C718C">
              <w:t>Локтионова Галина Николаевна</w:t>
            </w:r>
          </w:p>
        </w:tc>
        <w:tc>
          <w:tcPr>
            <w:tcW w:w="6270" w:type="dxa"/>
          </w:tcPr>
          <w:p w:rsidR="00720C2E" w:rsidRPr="009C718C" w:rsidRDefault="00720C2E" w:rsidP="009A414B">
            <w:r w:rsidRPr="009C718C">
              <w:t>МБОУ</w:t>
            </w:r>
            <w:r>
              <w:t xml:space="preserve"> </w:t>
            </w:r>
            <w:r w:rsidRPr="009C718C">
              <w:t>СОШ  №70 с углубленным изучением отдельных предметов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9A414B"/>
        </w:tc>
        <w:tc>
          <w:tcPr>
            <w:tcW w:w="2269" w:type="dxa"/>
            <w:vMerge/>
            <w:vAlign w:val="center"/>
          </w:tcPr>
          <w:p w:rsidR="00720C2E" w:rsidRPr="009C718C" w:rsidRDefault="00720C2E" w:rsidP="009A414B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75</w:t>
            </w:r>
          </w:p>
        </w:tc>
        <w:tc>
          <w:tcPr>
            <w:tcW w:w="5064" w:type="dxa"/>
          </w:tcPr>
          <w:p w:rsidR="00720C2E" w:rsidRPr="009C718C" w:rsidRDefault="00720C2E" w:rsidP="009A414B">
            <w:r w:rsidRPr="009C718C">
              <w:t>Пахомова Валентина Васильевна</w:t>
            </w:r>
          </w:p>
        </w:tc>
        <w:tc>
          <w:tcPr>
            <w:tcW w:w="6270" w:type="dxa"/>
          </w:tcPr>
          <w:p w:rsidR="00720C2E" w:rsidRPr="009C718C" w:rsidRDefault="00720C2E" w:rsidP="009A414B">
            <w:r w:rsidRPr="009C718C">
              <w:t>МБОУ</w:t>
            </w:r>
            <w:r>
              <w:t xml:space="preserve"> </w:t>
            </w:r>
            <w:r w:rsidRPr="009C718C">
              <w:t xml:space="preserve">СОШ с углублённым изучением отдельных предметов № 118 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9A414B"/>
        </w:tc>
        <w:tc>
          <w:tcPr>
            <w:tcW w:w="2269" w:type="dxa"/>
            <w:vMerge/>
            <w:vAlign w:val="center"/>
          </w:tcPr>
          <w:p w:rsidR="00720C2E" w:rsidRPr="009C718C" w:rsidRDefault="00720C2E" w:rsidP="009A414B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76</w:t>
            </w:r>
          </w:p>
        </w:tc>
        <w:tc>
          <w:tcPr>
            <w:tcW w:w="5064" w:type="dxa"/>
          </w:tcPr>
          <w:p w:rsidR="00720C2E" w:rsidRPr="009C718C" w:rsidRDefault="00720C2E" w:rsidP="009A414B">
            <w:r w:rsidRPr="009C718C">
              <w:t>Фадеева Ирина Александровна</w:t>
            </w:r>
          </w:p>
        </w:tc>
        <w:tc>
          <w:tcPr>
            <w:tcW w:w="6270" w:type="dxa"/>
          </w:tcPr>
          <w:p w:rsidR="00720C2E" w:rsidRPr="009C718C" w:rsidRDefault="00720C2E" w:rsidP="009A414B">
            <w:r w:rsidRPr="009C718C">
              <w:t>МБОУ</w:t>
            </w:r>
            <w:r>
              <w:t xml:space="preserve"> </w:t>
            </w:r>
            <w:r w:rsidRPr="009C718C">
              <w:t>СОШ № 149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9A414B"/>
        </w:tc>
        <w:tc>
          <w:tcPr>
            <w:tcW w:w="2269" w:type="dxa"/>
            <w:vMerge/>
            <w:vAlign w:val="center"/>
          </w:tcPr>
          <w:p w:rsidR="00720C2E" w:rsidRPr="009C718C" w:rsidRDefault="00720C2E" w:rsidP="009A414B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77</w:t>
            </w:r>
          </w:p>
        </w:tc>
        <w:tc>
          <w:tcPr>
            <w:tcW w:w="5064" w:type="dxa"/>
          </w:tcPr>
          <w:p w:rsidR="00720C2E" w:rsidRPr="009C718C" w:rsidRDefault="00720C2E" w:rsidP="009A414B">
            <w:r w:rsidRPr="009C718C">
              <w:t>Шаповалова Елена Владимировна</w:t>
            </w:r>
            <w:r w:rsidRPr="009C718C">
              <w:tab/>
            </w:r>
          </w:p>
        </w:tc>
        <w:tc>
          <w:tcPr>
            <w:tcW w:w="6270" w:type="dxa"/>
          </w:tcPr>
          <w:p w:rsidR="00720C2E" w:rsidRPr="009C718C" w:rsidRDefault="00720C2E" w:rsidP="009A414B">
            <w:r w:rsidRPr="009C718C">
              <w:t>МБОУ</w:t>
            </w:r>
            <w:r>
              <w:t xml:space="preserve"> </w:t>
            </w:r>
            <w:r w:rsidRPr="009C718C">
              <w:t>СОШ  № 74 с углубленным изучением отдельных предметов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9A414B"/>
        </w:tc>
        <w:tc>
          <w:tcPr>
            <w:tcW w:w="2269" w:type="dxa"/>
            <w:vMerge/>
            <w:vAlign w:val="center"/>
          </w:tcPr>
          <w:p w:rsidR="00720C2E" w:rsidRPr="009C718C" w:rsidRDefault="00720C2E" w:rsidP="009A414B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78</w:t>
            </w:r>
          </w:p>
        </w:tc>
        <w:tc>
          <w:tcPr>
            <w:tcW w:w="5064" w:type="dxa"/>
          </w:tcPr>
          <w:p w:rsidR="00720C2E" w:rsidRPr="009C718C" w:rsidRDefault="00720C2E" w:rsidP="009A414B">
            <w:r w:rsidRPr="009C718C">
              <w:t>Бурлакова Ирина Васильевна</w:t>
            </w:r>
          </w:p>
        </w:tc>
        <w:tc>
          <w:tcPr>
            <w:tcW w:w="6270" w:type="dxa"/>
          </w:tcPr>
          <w:p w:rsidR="00720C2E" w:rsidRPr="009C718C" w:rsidRDefault="00720C2E" w:rsidP="009A414B">
            <w:r w:rsidRPr="009C718C">
              <w:t>МБОУСОШ   с углублённым изучением отдельных предметов № 118</w:t>
            </w:r>
          </w:p>
        </w:tc>
      </w:tr>
      <w:tr w:rsidR="00720C2E" w:rsidRPr="009C718C" w:rsidTr="009C718C">
        <w:trPr>
          <w:trHeight w:val="343"/>
        </w:trPr>
        <w:tc>
          <w:tcPr>
            <w:tcW w:w="589" w:type="dxa"/>
            <w:vMerge/>
            <w:vAlign w:val="center"/>
          </w:tcPr>
          <w:p w:rsidR="00720C2E" w:rsidRPr="009C718C" w:rsidRDefault="00720C2E" w:rsidP="009A414B"/>
        </w:tc>
        <w:tc>
          <w:tcPr>
            <w:tcW w:w="2269" w:type="dxa"/>
            <w:vMerge/>
            <w:vAlign w:val="center"/>
          </w:tcPr>
          <w:p w:rsidR="00720C2E" w:rsidRPr="009C718C" w:rsidRDefault="00720C2E" w:rsidP="009A414B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79</w:t>
            </w:r>
          </w:p>
        </w:tc>
        <w:tc>
          <w:tcPr>
            <w:tcW w:w="5064" w:type="dxa"/>
          </w:tcPr>
          <w:p w:rsidR="00720C2E" w:rsidRPr="009C718C" w:rsidRDefault="00720C2E" w:rsidP="009A414B">
            <w:r w:rsidRPr="009C718C">
              <w:t>Познякова Маргарита Юрьевна</w:t>
            </w:r>
          </w:p>
        </w:tc>
        <w:tc>
          <w:tcPr>
            <w:tcW w:w="6270" w:type="dxa"/>
          </w:tcPr>
          <w:p w:rsidR="00720C2E" w:rsidRPr="009C718C" w:rsidRDefault="00720C2E" w:rsidP="009A414B">
            <w:r>
              <w:t>МБОУ</w:t>
            </w:r>
            <w:r w:rsidRPr="009C718C">
              <w:t xml:space="preserve"> Лицей №87 имени Л.И. Новиковой</w:t>
            </w:r>
          </w:p>
        </w:tc>
      </w:tr>
      <w:tr w:rsidR="00720C2E" w:rsidRPr="009C718C" w:rsidTr="009C718C">
        <w:trPr>
          <w:trHeight w:val="615"/>
        </w:trPr>
        <w:tc>
          <w:tcPr>
            <w:tcW w:w="589" w:type="dxa"/>
            <w:vMerge w:val="restart"/>
          </w:tcPr>
          <w:p w:rsidR="00720C2E" w:rsidRPr="009C718C" w:rsidRDefault="00720C2E" w:rsidP="009A414B">
            <w:r w:rsidRPr="009C718C">
              <w:rPr>
                <w:lang w:val="en-US"/>
              </w:rPr>
              <w:t>40</w:t>
            </w:r>
            <w:r w:rsidRPr="009C718C">
              <w:t>.</w:t>
            </w:r>
          </w:p>
        </w:tc>
        <w:tc>
          <w:tcPr>
            <w:tcW w:w="2269" w:type="dxa"/>
            <w:vMerge w:val="restart"/>
          </w:tcPr>
          <w:p w:rsidR="00720C2E" w:rsidRPr="009C718C" w:rsidRDefault="00720C2E" w:rsidP="009A414B">
            <w:r w:rsidRPr="009C718C">
              <w:t>г. Нижний Новгород</w:t>
            </w:r>
          </w:p>
          <w:p w:rsidR="00720C2E" w:rsidRPr="009C718C" w:rsidRDefault="00720C2E" w:rsidP="009A414B">
            <w:r w:rsidRPr="009C718C">
              <w:t xml:space="preserve">(Нижегородский) </w:t>
            </w:r>
          </w:p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80</w:t>
            </w:r>
          </w:p>
        </w:tc>
        <w:tc>
          <w:tcPr>
            <w:tcW w:w="5064" w:type="dxa"/>
          </w:tcPr>
          <w:p w:rsidR="00720C2E" w:rsidRPr="009C718C" w:rsidRDefault="00720C2E" w:rsidP="009A414B">
            <w:r w:rsidRPr="009C718C">
              <w:t>Антипова Ирина Валерьевна</w:t>
            </w:r>
          </w:p>
        </w:tc>
        <w:tc>
          <w:tcPr>
            <w:tcW w:w="6270" w:type="dxa"/>
          </w:tcPr>
          <w:p w:rsidR="00720C2E" w:rsidRPr="009C718C" w:rsidRDefault="00720C2E" w:rsidP="009A414B">
            <w:r w:rsidRPr="009C718C">
              <w:t>МБОУЛицей № 40</w:t>
            </w:r>
          </w:p>
        </w:tc>
      </w:tr>
      <w:tr w:rsidR="00720C2E" w:rsidRPr="009C718C" w:rsidTr="009C718C">
        <w:trPr>
          <w:trHeight w:val="704"/>
        </w:trPr>
        <w:tc>
          <w:tcPr>
            <w:tcW w:w="589" w:type="dxa"/>
            <w:vMerge/>
          </w:tcPr>
          <w:p w:rsidR="00720C2E" w:rsidRPr="009C718C" w:rsidRDefault="00720C2E" w:rsidP="009A414B"/>
        </w:tc>
        <w:tc>
          <w:tcPr>
            <w:tcW w:w="2269" w:type="dxa"/>
            <w:vMerge/>
          </w:tcPr>
          <w:p w:rsidR="00720C2E" w:rsidRPr="009C718C" w:rsidRDefault="00720C2E" w:rsidP="009A414B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81</w:t>
            </w:r>
          </w:p>
        </w:tc>
        <w:tc>
          <w:tcPr>
            <w:tcW w:w="5064" w:type="dxa"/>
          </w:tcPr>
          <w:p w:rsidR="00720C2E" w:rsidRPr="009C718C" w:rsidRDefault="00720C2E" w:rsidP="009A414B">
            <w:r w:rsidRPr="009C718C">
              <w:t>Курганова Галина Алексеевна</w:t>
            </w:r>
          </w:p>
        </w:tc>
        <w:tc>
          <w:tcPr>
            <w:tcW w:w="6270" w:type="dxa"/>
          </w:tcPr>
          <w:p w:rsidR="00720C2E" w:rsidRPr="009C718C" w:rsidRDefault="00720C2E" w:rsidP="009A414B">
            <w:r w:rsidRPr="009C718C">
              <w:t>МБОУ</w:t>
            </w:r>
            <w:r>
              <w:t xml:space="preserve"> </w:t>
            </w:r>
            <w:r w:rsidRPr="009C718C">
              <w:t>СОШ с углубленным изучением отдельных предметов № 103</w:t>
            </w:r>
          </w:p>
        </w:tc>
      </w:tr>
      <w:tr w:rsidR="00720C2E" w:rsidRPr="009C718C" w:rsidTr="009C718C">
        <w:trPr>
          <w:trHeight w:val="655"/>
        </w:trPr>
        <w:tc>
          <w:tcPr>
            <w:tcW w:w="589" w:type="dxa"/>
            <w:vMerge w:val="restart"/>
            <w:vAlign w:val="center"/>
          </w:tcPr>
          <w:p w:rsidR="00720C2E" w:rsidRPr="009C718C" w:rsidRDefault="00720C2E" w:rsidP="009A414B"/>
        </w:tc>
        <w:tc>
          <w:tcPr>
            <w:tcW w:w="2269" w:type="dxa"/>
            <w:vMerge/>
            <w:vAlign w:val="center"/>
          </w:tcPr>
          <w:p w:rsidR="00720C2E" w:rsidRPr="009C718C" w:rsidRDefault="00720C2E" w:rsidP="009A414B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82</w:t>
            </w:r>
          </w:p>
        </w:tc>
        <w:tc>
          <w:tcPr>
            <w:tcW w:w="5064" w:type="dxa"/>
          </w:tcPr>
          <w:p w:rsidR="00720C2E" w:rsidRPr="009C718C" w:rsidRDefault="00720C2E" w:rsidP="009A414B">
            <w:r w:rsidRPr="009C718C">
              <w:t>Курзанова Марина Александровна</w:t>
            </w:r>
          </w:p>
        </w:tc>
        <w:tc>
          <w:tcPr>
            <w:tcW w:w="6270" w:type="dxa"/>
          </w:tcPr>
          <w:p w:rsidR="00720C2E" w:rsidRPr="009C718C" w:rsidRDefault="00720C2E" w:rsidP="009A414B">
            <w:r w:rsidRPr="009C718C">
              <w:t>МБОУ</w:t>
            </w:r>
            <w:r>
              <w:t xml:space="preserve"> </w:t>
            </w:r>
            <w:r w:rsidRPr="009C718C">
              <w:t>СОШ № 33 с углубленным изучением отдельных предметов</w:t>
            </w:r>
          </w:p>
        </w:tc>
      </w:tr>
      <w:tr w:rsidR="00720C2E" w:rsidRPr="009C718C" w:rsidTr="009C718C">
        <w:trPr>
          <w:trHeight w:val="591"/>
        </w:trPr>
        <w:tc>
          <w:tcPr>
            <w:tcW w:w="589" w:type="dxa"/>
            <w:vMerge/>
            <w:vAlign w:val="center"/>
          </w:tcPr>
          <w:p w:rsidR="00720C2E" w:rsidRPr="009C718C" w:rsidRDefault="00720C2E" w:rsidP="009A414B"/>
        </w:tc>
        <w:tc>
          <w:tcPr>
            <w:tcW w:w="2269" w:type="dxa"/>
            <w:vMerge/>
            <w:vAlign w:val="center"/>
          </w:tcPr>
          <w:p w:rsidR="00720C2E" w:rsidRPr="009C718C" w:rsidRDefault="00720C2E" w:rsidP="009A414B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83</w:t>
            </w:r>
          </w:p>
        </w:tc>
        <w:tc>
          <w:tcPr>
            <w:tcW w:w="5064" w:type="dxa"/>
          </w:tcPr>
          <w:p w:rsidR="00720C2E" w:rsidRPr="009C718C" w:rsidRDefault="00720C2E" w:rsidP="009A414B">
            <w:pPr>
              <w:jc w:val="both"/>
            </w:pPr>
            <w:r w:rsidRPr="009C718C">
              <w:t>Лапкина Ольга</w:t>
            </w:r>
            <w:r>
              <w:t xml:space="preserve"> </w:t>
            </w:r>
            <w:r w:rsidRPr="009C718C">
              <w:t>Адольфовна</w:t>
            </w:r>
          </w:p>
        </w:tc>
        <w:tc>
          <w:tcPr>
            <w:tcW w:w="6270" w:type="dxa"/>
          </w:tcPr>
          <w:p w:rsidR="00720C2E" w:rsidRPr="009C718C" w:rsidRDefault="00720C2E" w:rsidP="009A414B">
            <w:r w:rsidRPr="009C718C">
              <w:t>МБОУ</w:t>
            </w:r>
            <w:r>
              <w:t xml:space="preserve"> </w:t>
            </w:r>
            <w:r w:rsidRPr="009C718C">
              <w:t>СОШ № 22 с углубленным изучением отдельных предметов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9A414B"/>
        </w:tc>
        <w:tc>
          <w:tcPr>
            <w:tcW w:w="2269" w:type="dxa"/>
            <w:vMerge/>
            <w:vAlign w:val="center"/>
          </w:tcPr>
          <w:p w:rsidR="00720C2E" w:rsidRPr="009C718C" w:rsidRDefault="00720C2E" w:rsidP="009A414B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84</w:t>
            </w:r>
          </w:p>
        </w:tc>
        <w:tc>
          <w:tcPr>
            <w:tcW w:w="5064" w:type="dxa"/>
          </w:tcPr>
          <w:p w:rsidR="00720C2E" w:rsidRPr="009C718C" w:rsidRDefault="00720C2E" w:rsidP="006C41AD">
            <w:r w:rsidRPr="009C718C">
              <w:t>Степанова Людмила</w:t>
            </w:r>
            <w:r>
              <w:t xml:space="preserve"> </w:t>
            </w:r>
            <w:r w:rsidRPr="009C718C">
              <w:t>Ивановна</w:t>
            </w:r>
          </w:p>
        </w:tc>
        <w:tc>
          <w:tcPr>
            <w:tcW w:w="6270" w:type="dxa"/>
          </w:tcPr>
          <w:p w:rsidR="00720C2E" w:rsidRPr="009C718C" w:rsidRDefault="00720C2E" w:rsidP="00107C61">
            <w:r w:rsidRPr="009C718C">
              <w:t>МБОУ</w:t>
            </w:r>
            <w:r>
              <w:t xml:space="preserve"> </w:t>
            </w:r>
            <w:r w:rsidRPr="009C718C">
              <w:t>Лицей № 40</w:t>
            </w:r>
          </w:p>
        </w:tc>
      </w:tr>
      <w:tr w:rsidR="00720C2E" w:rsidRPr="009C718C" w:rsidTr="009C718C">
        <w:tc>
          <w:tcPr>
            <w:tcW w:w="589" w:type="dxa"/>
            <w:vMerge w:val="restart"/>
          </w:tcPr>
          <w:p w:rsidR="00720C2E" w:rsidRPr="009C718C" w:rsidRDefault="00720C2E" w:rsidP="009A414B">
            <w:r w:rsidRPr="009C718C">
              <w:t>4</w:t>
            </w:r>
            <w:r w:rsidRPr="009C718C">
              <w:rPr>
                <w:lang w:val="en-US"/>
              </w:rPr>
              <w:t>1</w:t>
            </w:r>
            <w:r w:rsidRPr="009C718C">
              <w:t>.</w:t>
            </w:r>
          </w:p>
        </w:tc>
        <w:tc>
          <w:tcPr>
            <w:tcW w:w="2269" w:type="dxa"/>
            <w:vMerge w:val="restart"/>
          </w:tcPr>
          <w:p w:rsidR="00720C2E" w:rsidRPr="009C718C" w:rsidRDefault="00720C2E" w:rsidP="009A414B">
            <w:r w:rsidRPr="009C718C">
              <w:t>г. Нижний Новгород</w:t>
            </w:r>
          </w:p>
          <w:p w:rsidR="00720C2E" w:rsidRPr="009C718C" w:rsidRDefault="00720C2E" w:rsidP="009A414B">
            <w:pPr>
              <w:rPr>
                <w:lang w:val="en-US"/>
              </w:rPr>
            </w:pPr>
            <w:r w:rsidRPr="009C718C">
              <w:t xml:space="preserve">(Приокский) </w:t>
            </w:r>
          </w:p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85</w:t>
            </w:r>
          </w:p>
        </w:tc>
        <w:tc>
          <w:tcPr>
            <w:tcW w:w="5064" w:type="dxa"/>
          </w:tcPr>
          <w:p w:rsidR="00720C2E" w:rsidRPr="009C718C" w:rsidRDefault="00720C2E" w:rsidP="006C41AD">
            <w:r w:rsidRPr="009C718C">
              <w:t>Белянина Светлана Игоревна</w:t>
            </w:r>
          </w:p>
        </w:tc>
        <w:tc>
          <w:tcPr>
            <w:tcW w:w="6270" w:type="dxa"/>
          </w:tcPr>
          <w:p w:rsidR="00720C2E" w:rsidRPr="009C718C" w:rsidRDefault="00720C2E" w:rsidP="009A414B">
            <w:r w:rsidRPr="009C718C">
              <w:t>МБОУ</w:t>
            </w:r>
            <w:r>
              <w:t xml:space="preserve"> </w:t>
            </w:r>
            <w:r w:rsidRPr="009C718C">
              <w:t>СОШ №48</w:t>
            </w:r>
          </w:p>
        </w:tc>
      </w:tr>
      <w:tr w:rsidR="00720C2E" w:rsidRPr="009C718C" w:rsidTr="009C718C">
        <w:tc>
          <w:tcPr>
            <w:tcW w:w="589" w:type="dxa"/>
            <w:vMerge/>
          </w:tcPr>
          <w:p w:rsidR="00720C2E" w:rsidRPr="009C718C" w:rsidRDefault="00720C2E" w:rsidP="009A414B"/>
        </w:tc>
        <w:tc>
          <w:tcPr>
            <w:tcW w:w="2269" w:type="dxa"/>
            <w:vMerge/>
          </w:tcPr>
          <w:p w:rsidR="00720C2E" w:rsidRPr="009C718C" w:rsidRDefault="00720C2E" w:rsidP="009A414B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86</w:t>
            </w:r>
          </w:p>
        </w:tc>
        <w:tc>
          <w:tcPr>
            <w:tcW w:w="5064" w:type="dxa"/>
          </w:tcPr>
          <w:p w:rsidR="00720C2E" w:rsidRPr="009C718C" w:rsidRDefault="00720C2E" w:rsidP="006C41AD">
            <w:r w:rsidRPr="009C718C">
              <w:t>Грушина Татьяна Терентьевна</w:t>
            </w:r>
          </w:p>
        </w:tc>
        <w:tc>
          <w:tcPr>
            <w:tcW w:w="6270" w:type="dxa"/>
          </w:tcPr>
          <w:p w:rsidR="00720C2E" w:rsidRPr="009C718C" w:rsidRDefault="00720C2E" w:rsidP="009A414B">
            <w:r w:rsidRPr="009C718C">
              <w:t>МБОУ</w:t>
            </w:r>
            <w:r>
              <w:t xml:space="preserve"> </w:t>
            </w:r>
            <w:r w:rsidRPr="009C718C">
              <w:t>СОШ №154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9A414B"/>
        </w:tc>
        <w:tc>
          <w:tcPr>
            <w:tcW w:w="2269" w:type="dxa"/>
            <w:vMerge/>
            <w:vAlign w:val="center"/>
          </w:tcPr>
          <w:p w:rsidR="00720C2E" w:rsidRPr="009C718C" w:rsidRDefault="00720C2E" w:rsidP="009A414B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87</w:t>
            </w:r>
          </w:p>
        </w:tc>
        <w:tc>
          <w:tcPr>
            <w:tcW w:w="5064" w:type="dxa"/>
          </w:tcPr>
          <w:p w:rsidR="00720C2E" w:rsidRPr="009C718C" w:rsidRDefault="00720C2E" w:rsidP="006C41AD">
            <w:r w:rsidRPr="009C718C">
              <w:t>Зуева Татьяна Васильевна</w:t>
            </w:r>
          </w:p>
        </w:tc>
        <w:tc>
          <w:tcPr>
            <w:tcW w:w="6270" w:type="dxa"/>
          </w:tcPr>
          <w:p w:rsidR="00720C2E" w:rsidRPr="009C718C" w:rsidRDefault="00720C2E" w:rsidP="009A414B">
            <w:r w:rsidRPr="009C718C">
              <w:t>МБОУ</w:t>
            </w:r>
            <w:r>
              <w:t xml:space="preserve"> </w:t>
            </w:r>
            <w:r w:rsidRPr="009C718C">
              <w:t>СОШ №134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9A414B"/>
        </w:tc>
        <w:tc>
          <w:tcPr>
            <w:tcW w:w="2269" w:type="dxa"/>
            <w:vMerge/>
            <w:vAlign w:val="center"/>
          </w:tcPr>
          <w:p w:rsidR="00720C2E" w:rsidRPr="009C718C" w:rsidRDefault="00720C2E" w:rsidP="009A414B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88</w:t>
            </w:r>
          </w:p>
        </w:tc>
        <w:tc>
          <w:tcPr>
            <w:tcW w:w="5064" w:type="dxa"/>
          </w:tcPr>
          <w:p w:rsidR="00720C2E" w:rsidRPr="009C718C" w:rsidRDefault="00720C2E" w:rsidP="006C41AD">
            <w:r w:rsidRPr="009C718C">
              <w:t>Кедяркина Людмила Витальевна</w:t>
            </w:r>
          </w:p>
        </w:tc>
        <w:tc>
          <w:tcPr>
            <w:tcW w:w="6270" w:type="dxa"/>
          </w:tcPr>
          <w:p w:rsidR="00720C2E" w:rsidRPr="009C718C" w:rsidRDefault="00720C2E" w:rsidP="007C1555">
            <w:r w:rsidRPr="009C718C">
              <w:t>МБОУ</w:t>
            </w:r>
            <w:r>
              <w:t xml:space="preserve"> </w:t>
            </w:r>
            <w:r w:rsidRPr="009C718C">
              <w:t>СОШ №11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9A414B"/>
        </w:tc>
        <w:tc>
          <w:tcPr>
            <w:tcW w:w="2269" w:type="dxa"/>
            <w:vMerge/>
            <w:vAlign w:val="center"/>
          </w:tcPr>
          <w:p w:rsidR="00720C2E" w:rsidRPr="009C718C" w:rsidRDefault="00720C2E" w:rsidP="009A414B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89</w:t>
            </w:r>
          </w:p>
        </w:tc>
        <w:tc>
          <w:tcPr>
            <w:tcW w:w="5064" w:type="dxa"/>
          </w:tcPr>
          <w:p w:rsidR="00720C2E" w:rsidRPr="009C718C" w:rsidRDefault="00720C2E" w:rsidP="006C41AD">
            <w:r w:rsidRPr="009C718C">
              <w:t>Матвеева Любовь Леонидовна</w:t>
            </w:r>
          </w:p>
        </w:tc>
        <w:tc>
          <w:tcPr>
            <w:tcW w:w="6270" w:type="dxa"/>
          </w:tcPr>
          <w:p w:rsidR="00720C2E" w:rsidRPr="009C718C" w:rsidRDefault="00720C2E" w:rsidP="009A414B">
            <w:r w:rsidRPr="009C718C">
              <w:t>МБОУ</w:t>
            </w:r>
            <w:r>
              <w:t xml:space="preserve"> </w:t>
            </w:r>
            <w:r w:rsidRPr="009C718C">
              <w:t>Центр мониторинга и информационно-методического обеспечения</w:t>
            </w:r>
          </w:p>
        </w:tc>
      </w:tr>
      <w:tr w:rsidR="00720C2E" w:rsidRPr="009C718C" w:rsidTr="009C718C">
        <w:tc>
          <w:tcPr>
            <w:tcW w:w="589" w:type="dxa"/>
            <w:vMerge w:val="restart"/>
          </w:tcPr>
          <w:p w:rsidR="00720C2E" w:rsidRPr="009C718C" w:rsidRDefault="00720C2E" w:rsidP="009A414B">
            <w:r w:rsidRPr="009C718C">
              <w:t>4</w:t>
            </w:r>
            <w:r w:rsidRPr="009C718C">
              <w:rPr>
                <w:lang w:val="en-US"/>
              </w:rPr>
              <w:t>2</w:t>
            </w:r>
            <w:r w:rsidRPr="009C718C">
              <w:t>.</w:t>
            </w:r>
          </w:p>
        </w:tc>
        <w:tc>
          <w:tcPr>
            <w:tcW w:w="2269" w:type="dxa"/>
            <w:vMerge w:val="restart"/>
          </w:tcPr>
          <w:p w:rsidR="00720C2E" w:rsidRPr="009C718C" w:rsidRDefault="00720C2E" w:rsidP="009A414B">
            <w:r w:rsidRPr="009C718C">
              <w:t>г. Нижний Новгород</w:t>
            </w:r>
          </w:p>
          <w:p w:rsidR="00720C2E" w:rsidRPr="009C718C" w:rsidRDefault="00720C2E" w:rsidP="009A414B">
            <w:pPr>
              <w:rPr>
                <w:lang w:val="en-US"/>
              </w:rPr>
            </w:pPr>
            <w:r w:rsidRPr="009C718C">
              <w:t xml:space="preserve">(Советский) </w:t>
            </w:r>
          </w:p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90</w:t>
            </w:r>
          </w:p>
        </w:tc>
        <w:tc>
          <w:tcPr>
            <w:tcW w:w="5064" w:type="dxa"/>
          </w:tcPr>
          <w:p w:rsidR="00720C2E" w:rsidRPr="009C718C" w:rsidRDefault="00720C2E" w:rsidP="009A414B">
            <w:r w:rsidRPr="009C718C">
              <w:t>Коршунова Людмила Николаевна</w:t>
            </w:r>
          </w:p>
        </w:tc>
        <w:tc>
          <w:tcPr>
            <w:tcW w:w="6270" w:type="dxa"/>
          </w:tcPr>
          <w:p w:rsidR="00720C2E" w:rsidRPr="009C718C" w:rsidRDefault="00720C2E" w:rsidP="009A414B">
            <w:r w:rsidRPr="009C718C">
              <w:t>МБОУ лицей № 38</w:t>
            </w:r>
          </w:p>
        </w:tc>
      </w:tr>
      <w:tr w:rsidR="00720C2E" w:rsidRPr="009C718C" w:rsidTr="009C718C">
        <w:tc>
          <w:tcPr>
            <w:tcW w:w="589" w:type="dxa"/>
            <w:vMerge/>
          </w:tcPr>
          <w:p w:rsidR="00720C2E" w:rsidRPr="009C718C" w:rsidRDefault="00720C2E" w:rsidP="009A414B"/>
        </w:tc>
        <w:tc>
          <w:tcPr>
            <w:tcW w:w="2269" w:type="dxa"/>
            <w:vMerge/>
          </w:tcPr>
          <w:p w:rsidR="00720C2E" w:rsidRPr="009C718C" w:rsidRDefault="00720C2E" w:rsidP="009A414B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91</w:t>
            </w:r>
          </w:p>
        </w:tc>
        <w:tc>
          <w:tcPr>
            <w:tcW w:w="5064" w:type="dxa"/>
          </w:tcPr>
          <w:p w:rsidR="00720C2E" w:rsidRPr="009C718C" w:rsidRDefault="00720C2E" w:rsidP="006C41AD">
            <w:r w:rsidRPr="009C718C">
              <w:t>Турков Александр Федорович</w:t>
            </w:r>
          </w:p>
        </w:tc>
        <w:tc>
          <w:tcPr>
            <w:tcW w:w="6270" w:type="dxa"/>
          </w:tcPr>
          <w:p w:rsidR="00720C2E" w:rsidRPr="009C718C" w:rsidRDefault="00720C2E" w:rsidP="009A414B">
            <w:r w:rsidRPr="009C718C">
              <w:t>МБОУ</w:t>
            </w:r>
            <w:r>
              <w:t xml:space="preserve"> </w:t>
            </w:r>
            <w:r w:rsidRPr="009C718C">
              <w:t>лицей № 38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9A414B"/>
        </w:tc>
        <w:tc>
          <w:tcPr>
            <w:tcW w:w="2269" w:type="dxa"/>
            <w:vMerge/>
            <w:vAlign w:val="center"/>
          </w:tcPr>
          <w:p w:rsidR="00720C2E" w:rsidRPr="009C718C" w:rsidRDefault="00720C2E" w:rsidP="009A414B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92</w:t>
            </w:r>
          </w:p>
        </w:tc>
        <w:tc>
          <w:tcPr>
            <w:tcW w:w="5064" w:type="dxa"/>
          </w:tcPr>
          <w:p w:rsidR="00720C2E" w:rsidRPr="009C718C" w:rsidRDefault="00720C2E" w:rsidP="006C41AD">
            <w:r w:rsidRPr="009C718C">
              <w:t>Великанов Юрий Борисович</w:t>
            </w:r>
          </w:p>
        </w:tc>
        <w:tc>
          <w:tcPr>
            <w:tcW w:w="6270" w:type="dxa"/>
          </w:tcPr>
          <w:p w:rsidR="00720C2E" w:rsidRPr="009C718C" w:rsidRDefault="00720C2E" w:rsidP="009A414B">
            <w:r w:rsidRPr="009C718C">
              <w:t>МАОУ СОШ №187 с углубленным изучением отдельных предметов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9A414B"/>
        </w:tc>
        <w:tc>
          <w:tcPr>
            <w:tcW w:w="2269" w:type="dxa"/>
            <w:vMerge/>
            <w:vAlign w:val="center"/>
          </w:tcPr>
          <w:p w:rsidR="00720C2E" w:rsidRPr="009C718C" w:rsidRDefault="00720C2E" w:rsidP="009A414B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93</w:t>
            </w:r>
          </w:p>
        </w:tc>
        <w:tc>
          <w:tcPr>
            <w:tcW w:w="5064" w:type="dxa"/>
          </w:tcPr>
          <w:p w:rsidR="00720C2E" w:rsidRPr="009C718C" w:rsidRDefault="00720C2E" w:rsidP="006C41AD">
            <w:r w:rsidRPr="009C718C">
              <w:t>Никитина Светлана Евгеньевна</w:t>
            </w:r>
          </w:p>
        </w:tc>
        <w:tc>
          <w:tcPr>
            <w:tcW w:w="6270" w:type="dxa"/>
          </w:tcPr>
          <w:p w:rsidR="00720C2E" w:rsidRPr="009C718C" w:rsidRDefault="00720C2E" w:rsidP="009A414B">
            <w:r w:rsidRPr="009C718C">
              <w:t xml:space="preserve">МАОУ СОШ № 186 </w:t>
            </w:r>
            <w:r>
              <w:t>"</w:t>
            </w:r>
            <w:r w:rsidRPr="009C718C">
              <w:t>Авторская академическая школа</w:t>
            </w:r>
            <w:r>
              <w:t>"</w:t>
            </w:r>
            <w:r w:rsidRPr="009C718C">
              <w:t xml:space="preserve"> 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9A414B"/>
        </w:tc>
        <w:tc>
          <w:tcPr>
            <w:tcW w:w="2269" w:type="dxa"/>
            <w:vMerge/>
            <w:vAlign w:val="center"/>
          </w:tcPr>
          <w:p w:rsidR="00720C2E" w:rsidRPr="009C718C" w:rsidRDefault="00720C2E" w:rsidP="009A414B"/>
        </w:tc>
        <w:tc>
          <w:tcPr>
            <w:tcW w:w="656" w:type="dxa"/>
          </w:tcPr>
          <w:p w:rsidR="00720C2E" w:rsidRPr="009C718C" w:rsidRDefault="00720C2E" w:rsidP="002B72E3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94</w:t>
            </w:r>
          </w:p>
        </w:tc>
        <w:tc>
          <w:tcPr>
            <w:tcW w:w="5064" w:type="dxa"/>
          </w:tcPr>
          <w:p w:rsidR="00720C2E" w:rsidRPr="009C718C" w:rsidRDefault="00720C2E" w:rsidP="006C41AD">
            <w:r w:rsidRPr="009C718C">
              <w:t>Бородина Елена Борисовна</w:t>
            </w:r>
          </w:p>
        </w:tc>
        <w:tc>
          <w:tcPr>
            <w:tcW w:w="6270" w:type="dxa"/>
          </w:tcPr>
          <w:p w:rsidR="00720C2E" w:rsidRPr="009C718C" w:rsidRDefault="00720C2E" w:rsidP="009A414B">
            <w:r w:rsidRPr="009C718C">
              <w:t>МБОУ СОШ № 173 с углубленным изучением отдельных предметов</w:t>
            </w:r>
          </w:p>
        </w:tc>
      </w:tr>
      <w:tr w:rsidR="00720C2E" w:rsidRPr="009C718C" w:rsidTr="009C718C">
        <w:tc>
          <w:tcPr>
            <w:tcW w:w="589" w:type="dxa"/>
            <w:vMerge w:val="restart"/>
          </w:tcPr>
          <w:p w:rsidR="00720C2E" w:rsidRPr="009C718C" w:rsidRDefault="00720C2E" w:rsidP="009A414B">
            <w:r w:rsidRPr="009C718C">
              <w:t>4</w:t>
            </w:r>
            <w:r w:rsidRPr="009C718C">
              <w:rPr>
                <w:lang w:val="en-US"/>
              </w:rPr>
              <w:t>3</w:t>
            </w:r>
            <w:r w:rsidRPr="009C718C">
              <w:t>.</w:t>
            </w:r>
          </w:p>
        </w:tc>
        <w:tc>
          <w:tcPr>
            <w:tcW w:w="2269" w:type="dxa"/>
            <w:vMerge w:val="restart"/>
          </w:tcPr>
          <w:p w:rsidR="00720C2E" w:rsidRPr="009C718C" w:rsidRDefault="00720C2E" w:rsidP="009A414B">
            <w:r w:rsidRPr="009C718C">
              <w:t>г. Нижний Новгород</w:t>
            </w:r>
          </w:p>
          <w:p w:rsidR="00720C2E" w:rsidRPr="009C718C" w:rsidRDefault="00720C2E" w:rsidP="001025BC">
            <w:pPr>
              <w:ind w:right="-218"/>
              <w:rPr>
                <w:lang w:val="en-US"/>
              </w:rPr>
            </w:pPr>
            <w:r w:rsidRPr="009C718C">
              <w:t xml:space="preserve">(Сормовский) </w:t>
            </w:r>
          </w:p>
        </w:tc>
        <w:tc>
          <w:tcPr>
            <w:tcW w:w="656" w:type="dxa"/>
          </w:tcPr>
          <w:p w:rsidR="00720C2E" w:rsidRPr="009C718C" w:rsidRDefault="00720C2E" w:rsidP="0096165C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95</w:t>
            </w:r>
          </w:p>
        </w:tc>
        <w:tc>
          <w:tcPr>
            <w:tcW w:w="5064" w:type="dxa"/>
          </w:tcPr>
          <w:p w:rsidR="00720C2E" w:rsidRPr="009C718C" w:rsidRDefault="00720C2E" w:rsidP="006C41AD">
            <w:r w:rsidRPr="009C718C">
              <w:t>Демьяненко Наталья Дмитриевна</w:t>
            </w:r>
          </w:p>
        </w:tc>
        <w:tc>
          <w:tcPr>
            <w:tcW w:w="6270" w:type="dxa"/>
          </w:tcPr>
          <w:p w:rsidR="00720C2E" w:rsidRPr="009C718C" w:rsidRDefault="00720C2E" w:rsidP="009A414B">
            <w:r w:rsidRPr="009C718C">
              <w:t>МБОУ СОШ № 27</w:t>
            </w:r>
          </w:p>
        </w:tc>
      </w:tr>
      <w:tr w:rsidR="00720C2E" w:rsidRPr="009C718C" w:rsidTr="009C718C">
        <w:tc>
          <w:tcPr>
            <w:tcW w:w="589" w:type="dxa"/>
            <w:vMerge/>
          </w:tcPr>
          <w:p w:rsidR="00720C2E" w:rsidRPr="009C718C" w:rsidRDefault="00720C2E" w:rsidP="009A414B"/>
        </w:tc>
        <w:tc>
          <w:tcPr>
            <w:tcW w:w="2269" w:type="dxa"/>
            <w:vMerge/>
          </w:tcPr>
          <w:p w:rsidR="00720C2E" w:rsidRPr="009C718C" w:rsidRDefault="00720C2E" w:rsidP="009A414B"/>
        </w:tc>
        <w:tc>
          <w:tcPr>
            <w:tcW w:w="656" w:type="dxa"/>
          </w:tcPr>
          <w:p w:rsidR="00720C2E" w:rsidRPr="009C718C" w:rsidRDefault="00720C2E" w:rsidP="0096165C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96</w:t>
            </w:r>
          </w:p>
        </w:tc>
        <w:tc>
          <w:tcPr>
            <w:tcW w:w="5064" w:type="dxa"/>
          </w:tcPr>
          <w:p w:rsidR="00720C2E" w:rsidRPr="009C718C" w:rsidRDefault="00720C2E" w:rsidP="006C41AD">
            <w:r w:rsidRPr="009C718C">
              <w:t>Осинина Светлана Александровна</w:t>
            </w:r>
          </w:p>
        </w:tc>
        <w:tc>
          <w:tcPr>
            <w:tcW w:w="6270" w:type="dxa"/>
          </w:tcPr>
          <w:p w:rsidR="00720C2E" w:rsidRPr="009C718C" w:rsidRDefault="00720C2E" w:rsidP="005C7814">
            <w:r w:rsidRPr="009C718C">
              <w:t>МБОУ СОШ № 117</w:t>
            </w:r>
          </w:p>
        </w:tc>
      </w:tr>
      <w:tr w:rsidR="00720C2E" w:rsidRPr="009C718C" w:rsidTr="009C718C">
        <w:tc>
          <w:tcPr>
            <w:tcW w:w="589" w:type="dxa"/>
            <w:vMerge/>
          </w:tcPr>
          <w:p w:rsidR="00720C2E" w:rsidRPr="009C718C" w:rsidRDefault="00720C2E" w:rsidP="009A414B"/>
        </w:tc>
        <w:tc>
          <w:tcPr>
            <w:tcW w:w="2269" w:type="dxa"/>
            <w:vMerge/>
          </w:tcPr>
          <w:p w:rsidR="00720C2E" w:rsidRPr="009C718C" w:rsidRDefault="00720C2E" w:rsidP="009A414B"/>
        </w:tc>
        <w:tc>
          <w:tcPr>
            <w:tcW w:w="656" w:type="dxa"/>
          </w:tcPr>
          <w:p w:rsidR="00720C2E" w:rsidRPr="009C718C" w:rsidRDefault="00720C2E" w:rsidP="0096165C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97</w:t>
            </w:r>
          </w:p>
        </w:tc>
        <w:tc>
          <w:tcPr>
            <w:tcW w:w="5064" w:type="dxa"/>
          </w:tcPr>
          <w:p w:rsidR="00720C2E" w:rsidRPr="009C718C" w:rsidRDefault="00720C2E" w:rsidP="006C41AD">
            <w:r w:rsidRPr="009C718C">
              <w:t>Рыбакова Елена</w:t>
            </w:r>
            <w:r>
              <w:t xml:space="preserve"> </w:t>
            </w:r>
            <w:r w:rsidRPr="009C718C">
              <w:t>Леонидовна</w:t>
            </w:r>
          </w:p>
        </w:tc>
        <w:tc>
          <w:tcPr>
            <w:tcW w:w="6270" w:type="dxa"/>
          </w:tcPr>
          <w:p w:rsidR="00720C2E" w:rsidRPr="009C718C" w:rsidRDefault="00720C2E" w:rsidP="00CC7F08">
            <w:r w:rsidRPr="009C718C">
              <w:t>МБОУСОШ № 117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9A414B"/>
        </w:tc>
        <w:tc>
          <w:tcPr>
            <w:tcW w:w="2269" w:type="dxa"/>
            <w:vMerge/>
            <w:vAlign w:val="center"/>
          </w:tcPr>
          <w:p w:rsidR="00720C2E" w:rsidRPr="009C718C" w:rsidRDefault="00720C2E" w:rsidP="009A414B"/>
        </w:tc>
        <w:tc>
          <w:tcPr>
            <w:tcW w:w="656" w:type="dxa"/>
          </w:tcPr>
          <w:p w:rsidR="00720C2E" w:rsidRPr="009C718C" w:rsidRDefault="00720C2E" w:rsidP="0096165C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98</w:t>
            </w:r>
          </w:p>
        </w:tc>
        <w:tc>
          <w:tcPr>
            <w:tcW w:w="5064" w:type="dxa"/>
          </w:tcPr>
          <w:p w:rsidR="00720C2E" w:rsidRPr="009C718C" w:rsidRDefault="00720C2E" w:rsidP="006C41AD">
            <w:r w:rsidRPr="009C718C">
              <w:t>Уютнова Ирина</w:t>
            </w:r>
            <w:r>
              <w:t xml:space="preserve"> </w:t>
            </w:r>
            <w:r w:rsidRPr="009C718C">
              <w:t>Александровна</w:t>
            </w:r>
          </w:p>
        </w:tc>
        <w:tc>
          <w:tcPr>
            <w:tcW w:w="6270" w:type="dxa"/>
          </w:tcPr>
          <w:p w:rsidR="00720C2E" w:rsidRPr="009C718C" w:rsidRDefault="00720C2E" w:rsidP="00017052">
            <w:r w:rsidRPr="009C718C">
              <w:t>МБОУ гимназия № 80</w:t>
            </w:r>
          </w:p>
        </w:tc>
      </w:tr>
      <w:tr w:rsidR="00720C2E" w:rsidRPr="009C718C" w:rsidTr="009C718C">
        <w:tc>
          <w:tcPr>
            <w:tcW w:w="589" w:type="dxa"/>
            <w:vMerge/>
            <w:vAlign w:val="center"/>
          </w:tcPr>
          <w:p w:rsidR="00720C2E" w:rsidRPr="009C718C" w:rsidRDefault="00720C2E" w:rsidP="009A414B"/>
        </w:tc>
        <w:tc>
          <w:tcPr>
            <w:tcW w:w="2269" w:type="dxa"/>
            <w:vMerge/>
            <w:vAlign w:val="center"/>
          </w:tcPr>
          <w:p w:rsidR="00720C2E" w:rsidRPr="009C718C" w:rsidRDefault="00720C2E" w:rsidP="009A414B"/>
        </w:tc>
        <w:tc>
          <w:tcPr>
            <w:tcW w:w="656" w:type="dxa"/>
          </w:tcPr>
          <w:p w:rsidR="00720C2E" w:rsidRPr="009C718C" w:rsidRDefault="00720C2E" w:rsidP="0096165C">
            <w:pPr>
              <w:jc w:val="center"/>
              <w:rPr>
                <w:lang w:val="en-US"/>
              </w:rPr>
            </w:pPr>
            <w:r w:rsidRPr="009C718C">
              <w:rPr>
                <w:lang w:val="en-US"/>
              </w:rPr>
              <w:t>99</w:t>
            </w:r>
          </w:p>
        </w:tc>
        <w:tc>
          <w:tcPr>
            <w:tcW w:w="5064" w:type="dxa"/>
          </w:tcPr>
          <w:p w:rsidR="00720C2E" w:rsidRPr="009C718C" w:rsidRDefault="00720C2E" w:rsidP="006C41AD">
            <w:r w:rsidRPr="009C718C">
              <w:t>Аксенова Марина Александровна</w:t>
            </w:r>
          </w:p>
        </w:tc>
        <w:tc>
          <w:tcPr>
            <w:tcW w:w="6270" w:type="dxa"/>
          </w:tcPr>
          <w:p w:rsidR="00720C2E" w:rsidRPr="009C718C" w:rsidRDefault="00720C2E" w:rsidP="00017052">
            <w:r w:rsidRPr="009C718C">
              <w:t xml:space="preserve">ГБОУ лицей-интернат </w:t>
            </w:r>
            <w:r>
              <w:t>"</w:t>
            </w:r>
            <w:r w:rsidRPr="009C718C">
              <w:t>Центр одаренных детей</w:t>
            </w:r>
            <w:r>
              <w:t>"</w:t>
            </w:r>
          </w:p>
        </w:tc>
      </w:tr>
    </w:tbl>
    <w:p w:rsidR="00720C2E" w:rsidRPr="009C718C" w:rsidRDefault="00720C2E" w:rsidP="00C7096B">
      <w:pPr>
        <w:ind w:left="1080"/>
      </w:pPr>
    </w:p>
    <w:p w:rsidR="00720C2E" w:rsidRPr="009C718C" w:rsidRDefault="00720C2E" w:rsidP="00DE7016">
      <w:pPr>
        <w:numPr>
          <w:ilvl w:val="0"/>
          <w:numId w:val="2"/>
        </w:numPr>
      </w:pPr>
      <w:r w:rsidRPr="009C718C">
        <w:t>Преподаватели государственных образовательных учреждений начального и среднего профессионального образования</w:t>
      </w:r>
    </w:p>
    <w:p w:rsidR="00720C2E" w:rsidRPr="009C718C" w:rsidRDefault="00720C2E" w:rsidP="001421DE">
      <w:pPr>
        <w:ind w:left="1080"/>
      </w:pPr>
    </w:p>
    <w:tbl>
      <w:tblPr>
        <w:tblW w:w="148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8"/>
        <w:gridCol w:w="2027"/>
        <w:gridCol w:w="696"/>
        <w:gridCol w:w="5057"/>
        <w:gridCol w:w="6490"/>
      </w:tblGrid>
      <w:tr w:rsidR="00720C2E" w:rsidRPr="009C718C" w:rsidTr="009C718C">
        <w:trPr>
          <w:trHeight w:val="623"/>
        </w:trPr>
        <w:tc>
          <w:tcPr>
            <w:tcW w:w="578" w:type="dxa"/>
            <w:vMerge w:val="restart"/>
            <w:vAlign w:val="center"/>
          </w:tcPr>
          <w:p w:rsidR="00720C2E" w:rsidRPr="009C718C" w:rsidRDefault="00720C2E" w:rsidP="002B72E3">
            <w:pPr>
              <w:jc w:val="center"/>
              <w:rPr>
                <w:rFonts w:eastAsia="Times New Roman"/>
              </w:rPr>
            </w:pPr>
            <w:r w:rsidRPr="009C718C">
              <w:t>№</w:t>
            </w:r>
          </w:p>
          <w:p w:rsidR="00720C2E" w:rsidRPr="009C718C" w:rsidRDefault="00720C2E" w:rsidP="002B72E3">
            <w:pPr>
              <w:jc w:val="center"/>
            </w:pPr>
            <w:r w:rsidRPr="009C718C">
              <w:t>п/п</w:t>
            </w:r>
          </w:p>
        </w:tc>
        <w:tc>
          <w:tcPr>
            <w:tcW w:w="2027" w:type="dxa"/>
            <w:vMerge w:val="restart"/>
            <w:vAlign w:val="center"/>
          </w:tcPr>
          <w:p w:rsidR="00720C2E" w:rsidRPr="009C718C" w:rsidRDefault="00720C2E" w:rsidP="002B72E3">
            <w:pPr>
              <w:jc w:val="center"/>
              <w:rPr>
                <w:rFonts w:eastAsia="Times New Roman"/>
              </w:rPr>
            </w:pPr>
            <w:r w:rsidRPr="009C718C">
              <w:t>Муниципальный  район/городской округ</w:t>
            </w:r>
          </w:p>
          <w:p w:rsidR="00720C2E" w:rsidRPr="009C718C" w:rsidRDefault="00720C2E" w:rsidP="002B72E3">
            <w:pPr>
              <w:jc w:val="center"/>
            </w:pPr>
          </w:p>
        </w:tc>
        <w:tc>
          <w:tcPr>
            <w:tcW w:w="696" w:type="dxa"/>
            <w:vMerge w:val="restart"/>
            <w:vAlign w:val="center"/>
          </w:tcPr>
          <w:p w:rsidR="00720C2E" w:rsidRPr="009C718C" w:rsidRDefault="00720C2E" w:rsidP="002B72E3">
            <w:pPr>
              <w:jc w:val="center"/>
            </w:pPr>
            <w:r w:rsidRPr="009C718C">
              <w:t>Кол-во</w:t>
            </w:r>
          </w:p>
        </w:tc>
        <w:tc>
          <w:tcPr>
            <w:tcW w:w="5057" w:type="dxa"/>
            <w:vMerge w:val="restart"/>
            <w:vAlign w:val="center"/>
          </w:tcPr>
          <w:p w:rsidR="00720C2E" w:rsidRPr="009C718C" w:rsidRDefault="00720C2E" w:rsidP="002B72E3">
            <w:pPr>
              <w:jc w:val="center"/>
            </w:pPr>
            <w:r w:rsidRPr="009C718C">
              <w:t>ФИО (полностью)</w:t>
            </w:r>
          </w:p>
        </w:tc>
        <w:tc>
          <w:tcPr>
            <w:tcW w:w="6490" w:type="dxa"/>
            <w:vMerge w:val="restart"/>
            <w:vAlign w:val="center"/>
          </w:tcPr>
          <w:p w:rsidR="00720C2E" w:rsidRPr="009C718C" w:rsidRDefault="00720C2E" w:rsidP="002B72E3">
            <w:pPr>
              <w:jc w:val="center"/>
            </w:pPr>
            <w:r w:rsidRPr="009C718C">
              <w:t>Место работы, параллель (курс) (полностью)</w:t>
            </w:r>
          </w:p>
        </w:tc>
      </w:tr>
      <w:tr w:rsidR="00720C2E" w:rsidRPr="009C718C" w:rsidTr="009C718C">
        <w:trPr>
          <w:trHeight w:val="276"/>
        </w:trPr>
        <w:tc>
          <w:tcPr>
            <w:tcW w:w="578" w:type="dxa"/>
            <w:vMerge/>
            <w:vAlign w:val="center"/>
          </w:tcPr>
          <w:p w:rsidR="00720C2E" w:rsidRPr="009C718C" w:rsidRDefault="00720C2E" w:rsidP="002B72E3"/>
        </w:tc>
        <w:tc>
          <w:tcPr>
            <w:tcW w:w="2027" w:type="dxa"/>
            <w:vMerge/>
            <w:vAlign w:val="center"/>
          </w:tcPr>
          <w:p w:rsidR="00720C2E" w:rsidRPr="009C718C" w:rsidRDefault="00720C2E" w:rsidP="002B72E3"/>
        </w:tc>
        <w:tc>
          <w:tcPr>
            <w:tcW w:w="696" w:type="dxa"/>
            <w:vMerge/>
            <w:vAlign w:val="center"/>
          </w:tcPr>
          <w:p w:rsidR="00720C2E" w:rsidRPr="009C718C" w:rsidRDefault="00720C2E" w:rsidP="002B72E3"/>
        </w:tc>
        <w:tc>
          <w:tcPr>
            <w:tcW w:w="5057" w:type="dxa"/>
            <w:vMerge/>
            <w:vAlign w:val="center"/>
          </w:tcPr>
          <w:p w:rsidR="00720C2E" w:rsidRPr="009C718C" w:rsidRDefault="00720C2E" w:rsidP="002B72E3"/>
        </w:tc>
        <w:tc>
          <w:tcPr>
            <w:tcW w:w="6490" w:type="dxa"/>
            <w:vMerge/>
            <w:vAlign w:val="center"/>
          </w:tcPr>
          <w:p w:rsidR="00720C2E" w:rsidRPr="009C718C" w:rsidRDefault="00720C2E" w:rsidP="002B72E3"/>
        </w:tc>
      </w:tr>
      <w:tr w:rsidR="00720C2E" w:rsidRPr="009C718C" w:rsidTr="009C718C">
        <w:tc>
          <w:tcPr>
            <w:tcW w:w="578" w:type="dxa"/>
          </w:tcPr>
          <w:p w:rsidR="00720C2E" w:rsidRPr="009C718C" w:rsidRDefault="00720C2E" w:rsidP="00922237">
            <w:pPr>
              <w:jc w:val="center"/>
            </w:pPr>
            <w:r w:rsidRPr="009C718C">
              <w:t>1.</w:t>
            </w:r>
          </w:p>
        </w:tc>
        <w:tc>
          <w:tcPr>
            <w:tcW w:w="2027" w:type="dxa"/>
          </w:tcPr>
          <w:p w:rsidR="00720C2E" w:rsidRPr="009C718C" w:rsidRDefault="00720C2E" w:rsidP="002B72E3">
            <w:r w:rsidRPr="009C718C">
              <w:t>Лысковский</w:t>
            </w:r>
          </w:p>
        </w:tc>
        <w:tc>
          <w:tcPr>
            <w:tcW w:w="696" w:type="dxa"/>
          </w:tcPr>
          <w:p w:rsidR="00720C2E" w:rsidRPr="009C718C" w:rsidRDefault="00720C2E" w:rsidP="0096165C">
            <w:pPr>
              <w:jc w:val="center"/>
            </w:pPr>
            <w:r w:rsidRPr="009C718C">
              <w:t>1</w:t>
            </w:r>
          </w:p>
        </w:tc>
        <w:tc>
          <w:tcPr>
            <w:tcW w:w="5057" w:type="dxa"/>
          </w:tcPr>
          <w:p w:rsidR="00720C2E" w:rsidRPr="009C718C" w:rsidRDefault="00720C2E" w:rsidP="002B72E3">
            <w:pPr>
              <w:jc w:val="both"/>
            </w:pPr>
            <w:r w:rsidRPr="009C718C">
              <w:t>Андреева Наталья Александровна</w:t>
            </w:r>
          </w:p>
        </w:tc>
        <w:tc>
          <w:tcPr>
            <w:tcW w:w="6490" w:type="dxa"/>
          </w:tcPr>
          <w:p w:rsidR="00720C2E" w:rsidRPr="009C718C" w:rsidRDefault="00720C2E" w:rsidP="002B72E3">
            <w:r w:rsidRPr="009C718C">
              <w:t xml:space="preserve">ГБОУ СПО  </w:t>
            </w:r>
            <w:r>
              <w:t>"</w:t>
            </w:r>
            <w:r w:rsidRPr="009C718C">
              <w:t>Лысковский агротехнический техникум</w:t>
            </w:r>
            <w:r>
              <w:t>"</w:t>
            </w:r>
          </w:p>
        </w:tc>
      </w:tr>
      <w:tr w:rsidR="00720C2E" w:rsidRPr="009C718C" w:rsidTr="009C718C">
        <w:tc>
          <w:tcPr>
            <w:tcW w:w="578" w:type="dxa"/>
          </w:tcPr>
          <w:p w:rsidR="00720C2E" w:rsidRPr="009C718C" w:rsidRDefault="00720C2E" w:rsidP="00922237">
            <w:pPr>
              <w:jc w:val="center"/>
            </w:pPr>
            <w:r w:rsidRPr="009C718C">
              <w:t>2.</w:t>
            </w:r>
          </w:p>
        </w:tc>
        <w:tc>
          <w:tcPr>
            <w:tcW w:w="2027" w:type="dxa"/>
          </w:tcPr>
          <w:p w:rsidR="00720C2E" w:rsidRPr="009C718C" w:rsidRDefault="00720C2E" w:rsidP="002B72E3">
            <w:r w:rsidRPr="009C718C">
              <w:t>г. Выкса</w:t>
            </w:r>
          </w:p>
        </w:tc>
        <w:tc>
          <w:tcPr>
            <w:tcW w:w="696" w:type="dxa"/>
          </w:tcPr>
          <w:p w:rsidR="00720C2E" w:rsidRPr="009C718C" w:rsidRDefault="00720C2E" w:rsidP="0096165C">
            <w:pPr>
              <w:jc w:val="center"/>
            </w:pPr>
            <w:r w:rsidRPr="009C718C">
              <w:t>2</w:t>
            </w:r>
          </w:p>
        </w:tc>
        <w:tc>
          <w:tcPr>
            <w:tcW w:w="5057" w:type="dxa"/>
          </w:tcPr>
          <w:p w:rsidR="00720C2E" w:rsidRPr="009C718C" w:rsidRDefault="00720C2E" w:rsidP="002B72E3">
            <w:r w:rsidRPr="009C718C">
              <w:t>Цикулева Татьяна Анатольевна</w:t>
            </w:r>
          </w:p>
        </w:tc>
        <w:tc>
          <w:tcPr>
            <w:tcW w:w="6490" w:type="dxa"/>
          </w:tcPr>
          <w:p w:rsidR="00720C2E" w:rsidRPr="009C718C" w:rsidRDefault="00720C2E" w:rsidP="0023264B">
            <w:r w:rsidRPr="009C718C">
              <w:t xml:space="preserve">ГБОУ СПО </w:t>
            </w:r>
            <w:r>
              <w:t>"</w:t>
            </w:r>
            <w:r w:rsidRPr="009C718C">
              <w:t>Выксунский политехнический техникум</w:t>
            </w:r>
            <w:r>
              <w:t>"</w:t>
            </w:r>
          </w:p>
        </w:tc>
      </w:tr>
    </w:tbl>
    <w:p w:rsidR="00720C2E" w:rsidRPr="009C718C" w:rsidRDefault="00720C2E" w:rsidP="001421DE">
      <w:pPr>
        <w:ind w:left="1080"/>
      </w:pPr>
    </w:p>
    <w:p w:rsidR="00720C2E" w:rsidRPr="009C718C" w:rsidRDefault="00720C2E" w:rsidP="00DE7016">
      <w:pPr>
        <w:numPr>
          <w:ilvl w:val="0"/>
          <w:numId w:val="2"/>
        </w:numPr>
      </w:pPr>
      <w:r w:rsidRPr="009C718C">
        <w:t>Преподаватели государственных образовательных учреждений высшего профессионального образования</w:t>
      </w:r>
    </w:p>
    <w:p w:rsidR="00720C2E" w:rsidRPr="009C718C" w:rsidRDefault="00720C2E" w:rsidP="009866F2">
      <w:pPr>
        <w:ind w:left="1080"/>
      </w:pPr>
    </w:p>
    <w:tbl>
      <w:tblPr>
        <w:tblW w:w="1473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4"/>
        <w:gridCol w:w="2474"/>
        <w:gridCol w:w="696"/>
        <w:gridCol w:w="3922"/>
        <w:gridCol w:w="6820"/>
      </w:tblGrid>
      <w:tr w:rsidR="00720C2E" w:rsidRPr="009C718C" w:rsidTr="000531CC">
        <w:trPr>
          <w:trHeight w:val="623"/>
        </w:trPr>
        <w:tc>
          <w:tcPr>
            <w:tcW w:w="824" w:type="dxa"/>
            <w:vMerge w:val="restart"/>
            <w:vAlign w:val="center"/>
          </w:tcPr>
          <w:p w:rsidR="00720C2E" w:rsidRPr="009C718C" w:rsidRDefault="00720C2E" w:rsidP="002B72E3">
            <w:pPr>
              <w:jc w:val="center"/>
              <w:rPr>
                <w:rFonts w:eastAsia="Times New Roman"/>
              </w:rPr>
            </w:pPr>
            <w:r w:rsidRPr="009C718C">
              <w:t>№</w:t>
            </w:r>
          </w:p>
          <w:p w:rsidR="00720C2E" w:rsidRPr="009C718C" w:rsidRDefault="00720C2E" w:rsidP="002B72E3">
            <w:pPr>
              <w:jc w:val="center"/>
            </w:pPr>
            <w:r w:rsidRPr="009C718C">
              <w:t>п/п</w:t>
            </w:r>
          </w:p>
        </w:tc>
        <w:tc>
          <w:tcPr>
            <w:tcW w:w="2474" w:type="dxa"/>
            <w:vMerge w:val="restart"/>
            <w:vAlign w:val="center"/>
          </w:tcPr>
          <w:p w:rsidR="00720C2E" w:rsidRPr="009C718C" w:rsidRDefault="00720C2E" w:rsidP="002B72E3">
            <w:pPr>
              <w:jc w:val="center"/>
              <w:rPr>
                <w:rFonts w:eastAsia="Times New Roman"/>
              </w:rPr>
            </w:pPr>
            <w:r w:rsidRPr="009C718C">
              <w:t>Муниципальный  район/городской округ</w:t>
            </w:r>
          </w:p>
          <w:p w:rsidR="00720C2E" w:rsidRPr="009C718C" w:rsidRDefault="00720C2E" w:rsidP="002B72E3">
            <w:pPr>
              <w:jc w:val="center"/>
            </w:pPr>
          </w:p>
        </w:tc>
        <w:tc>
          <w:tcPr>
            <w:tcW w:w="696" w:type="dxa"/>
            <w:vMerge w:val="restart"/>
            <w:vAlign w:val="center"/>
          </w:tcPr>
          <w:p w:rsidR="00720C2E" w:rsidRPr="009C718C" w:rsidRDefault="00720C2E" w:rsidP="002B72E3">
            <w:pPr>
              <w:jc w:val="center"/>
            </w:pPr>
            <w:r w:rsidRPr="009C718C">
              <w:t>Кол-во</w:t>
            </w:r>
          </w:p>
        </w:tc>
        <w:tc>
          <w:tcPr>
            <w:tcW w:w="3922" w:type="dxa"/>
            <w:vMerge w:val="restart"/>
            <w:vAlign w:val="center"/>
          </w:tcPr>
          <w:p w:rsidR="00720C2E" w:rsidRPr="009C718C" w:rsidRDefault="00720C2E" w:rsidP="002B72E3">
            <w:pPr>
              <w:jc w:val="center"/>
            </w:pPr>
            <w:r w:rsidRPr="009C718C">
              <w:t>ФИО (полностью)</w:t>
            </w:r>
          </w:p>
        </w:tc>
        <w:tc>
          <w:tcPr>
            <w:tcW w:w="6820" w:type="dxa"/>
            <w:vMerge w:val="restart"/>
            <w:vAlign w:val="center"/>
          </w:tcPr>
          <w:p w:rsidR="00720C2E" w:rsidRPr="009C718C" w:rsidRDefault="00720C2E" w:rsidP="002B72E3">
            <w:pPr>
              <w:jc w:val="center"/>
            </w:pPr>
            <w:r w:rsidRPr="009C718C">
              <w:t>Место работы, параллель (курс) (полностью)</w:t>
            </w:r>
          </w:p>
        </w:tc>
      </w:tr>
      <w:tr w:rsidR="00720C2E" w:rsidRPr="009C718C" w:rsidTr="000531CC">
        <w:trPr>
          <w:trHeight w:val="276"/>
        </w:trPr>
        <w:tc>
          <w:tcPr>
            <w:tcW w:w="824" w:type="dxa"/>
            <w:vMerge/>
            <w:vAlign w:val="center"/>
          </w:tcPr>
          <w:p w:rsidR="00720C2E" w:rsidRPr="009C718C" w:rsidRDefault="00720C2E" w:rsidP="002B72E3"/>
        </w:tc>
        <w:tc>
          <w:tcPr>
            <w:tcW w:w="2474" w:type="dxa"/>
            <w:vMerge/>
            <w:vAlign w:val="center"/>
          </w:tcPr>
          <w:p w:rsidR="00720C2E" w:rsidRPr="009C718C" w:rsidRDefault="00720C2E" w:rsidP="002B72E3"/>
        </w:tc>
        <w:tc>
          <w:tcPr>
            <w:tcW w:w="696" w:type="dxa"/>
            <w:vMerge/>
            <w:vAlign w:val="center"/>
          </w:tcPr>
          <w:p w:rsidR="00720C2E" w:rsidRPr="009C718C" w:rsidRDefault="00720C2E" w:rsidP="002B72E3"/>
        </w:tc>
        <w:tc>
          <w:tcPr>
            <w:tcW w:w="3922" w:type="dxa"/>
            <w:vMerge/>
            <w:vAlign w:val="center"/>
          </w:tcPr>
          <w:p w:rsidR="00720C2E" w:rsidRPr="009C718C" w:rsidRDefault="00720C2E" w:rsidP="002B72E3"/>
        </w:tc>
        <w:tc>
          <w:tcPr>
            <w:tcW w:w="6820" w:type="dxa"/>
            <w:vMerge/>
            <w:vAlign w:val="center"/>
          </w:tcPr>
          <w:p w:rsidR="00720C2E" w:rsidRPr="009C718C" w:rsidRDefault="00720C2E" w:rsidP="002B72E3"/>
        </w:tc>
      </w:tr>
      <w:tr w:rsidR="00720C2E" w:rsidRPr="009C718C" w:rsidTr="000531CC">
        <w:tc>
          <w:tcPr>
            <w:tcW w:w="824" w:type="dxa"/>
          </w:tcPr>
          <w:p w:rsidR="00720C2E" w:rsidRPr="009C718C" w:rsidRDefault="00720C2E" w:rsidP="002B72E3">
            <w:pPr>
              <w:jc w:val="both"/>
            </w:pPr>
            <w:r w:rsidRPr="009C718C">
              <w:t>1.</w:t>
            </w:r>
          </w:p>
        </w:tc>
        <w:tc>
          <w:tcPr>
            <w:tcW w:w="2474" w:type="dxa"/>
          </w:tcPr>
          <w:p w:rsidR="00720C2E" w:rsidRPr="009C718C" w:rsidRDefault="00720C2E" w:rsidP="00713636">
            <w:pPr>
              <w:pStyle w:val="NoSpacing"/>
              <w:rPr>
                <w:b/>
                <w:bCs/>
              </w:rPr>
            </w:pPr>
            <w:r w:rsidRPr="009C718C">
              <w:t>г. Арзамас</w:t>
            </w:r>
          </w:p>
        </w:tc>
        <w:tc>
          <w:tcPr>
            <w:tcW w:w="696" w:type="dxa"/>
          </w:tcPr>
          <w:p w:rsidR="00720C2E" w:rsidRPr="009C718C" w:rsidRDefault="00720C2E" w:rsidP="0096165C">
            <w:pPr>
              <w:jc w:val="center"/>
            </w:pPr>
            <w:r w:rsidRPr="009C718C">
              <w:t>1</w:t>
            </w:r>
          </w:p>
        </w:tc>
        <w:tc>
          <w:tcPr>
            <w:tcW w:w="3922" w:type="dxa"/>
          </w:tcPr>
          <w:p w:rsidR="00720C2E" w:rsidRPr="009C718C" w:rsidRDefault="00720C2E" w:rsidP="002B72E3">
            <w:pPr>
              <w:rPr>
                <w:lang w:val="en-US"/>
              </w:rPr>
            </w:pPr>
            <w:r w:rsidRPr="009C718C">
              <w:t>Арюткина</w:t>
            </w:r>
            <w:r w:rsidRPr="009C718C">
              <w:rPr>
                <w:lang w:val="en-US"/>
              </w:rPr>
              <w:t xml:space="preserve"> </w:t>
            </w:r>
            <w:r w:rsidRPr="009C718C">
              <w:t>Светлана</w:t>
            </w:r>
            <w:r w:rsidRPr="009C718C">
              <w:rPr>
                <w:lang w:val="en-US"/>
              </w:rPr>
              <w:t xml:space="preserve"> </w:t>
            </w:r>
            <w:r w:rsidRPr="009C718C">
              <w:t>Владимировна</w:t>
            </w:r>
          </w:p>
        </w:tc>
        <w:tc>
          <w:tcPr>
            <w:tcW w:w="6820" w:type="dxa"/>
          </w:tcPr>
          <w:p w:rsidR="00720C2E" w:rsidRPr="009C718C" w:rsidRDefault="00720C2E" w:rsidP="002B72E3">
            <w:r w:rsidRPr="009C718C">
              <w:t xml:space="preserve">ФГБОУ ВПО </w:t>
            </w:r>
            <w:r>
              <w:t>"</w:t>
            </w:r>
            <w:r w:rsidRPr="009C718C">
              <w:t>Нижегородский государственный университет им. Н. И. Лобачевского</w:t>
            </w:r>
            <w:r>
              <w:t>"</w:t>
            </w:r>
            <w:r w:rsidRPr="009C718C">
              <w:t>, Арзамасский филиал</w:t>
            </w:r>
          </w:p>
        </w:tc>
      </w:tr>
      <w:tr w:rsidR="00720C2E" w:rsidRPr="009C718C" w:rsidTr="000531CC">
        <w:tc>
          <w:tcPr>
            <w:tcW w:w="824" w:type="dxa"/>
            <w:vMerge w:val="restart"/>
          </w:tcPr>
          <w:p w:rsidR="00720C2E" w:rsidRPr="009C718C" w:rsidRDefault="00720C2E" w:rsidP="002B72E3">
            <w:pPr>
              <w:jc w:val="both"/>
            </w:pPr>
            <w:r w:rsidRPr="009C718C">
              <w:t>2.</w:t>
            </w:r>
          </w:p>
        </w:tc>
        <w:tc>
          <w:tcPr>
            <w:tcW w:w="2474" w:type="dxa"/>
            <w:vMerge w:val="restart"/>
          </w:tcPr>
          <w:p w:rsidR="00720C2E" w:rsidRPr="009C718C" w:rsidRDefault="00720C2E" w:rsidP="00713636">
            <w:pPr>
              <w:pStyle w:val="NoSpacing"/>
              <w:rPr>
                <w:b/>
                <w:bCs/>
              </w:rPr>
            </w:pPr>
            <w:r w:rsidRPr="009C718C">
              <w:t>г. Нижний Новгород (Советский)</w:t>
            </w:r>
          </w:p>
        </w:tc>
        <w:tc>
          <w:tcPr>
            <w:tcW w:w="696" w:type="dxa"/>
          </w:tcPr>
          <w:p w:rsidR="00720C2E" w:rsidRPr="009C718C" w:rsidRDefault="00720C2E" w:rsidP="0096165C">
            <w:pPr>
              <w:jc w:val="center"/>
            </w:pPr>
            <w:r w:rsidRPr="009C718C">
              <w:t>2</w:t>
            </w:r>
          </w:p>
        </w:tc>
        <w:tc>
          <w:tcPr>
            <w:tcW w:w="3922" w:type="dxa"/>
          </w:tcPr>
          <w:p w:rsidR="00720C2E" w:rsidRPr="009C718C" w:rsidRDefault="00720C2E" w:rsidP="002B72E3">
            <w:r w:rsidRPr="009C718C">
              <w:t>Кошелев Сергей Викторович</w:t>
            </w:r>
          </w:p>
        </w:tc>
        <w:tc>
          <w:tcPr>
            <w:tcW w:w="6820" w:type="dxa"/>
          </w:tcPr>
          <w:p w:rsidR="00720C2E" w:rsidRPr="009C718C" w:rsidRDefault="00720C2E" w:rsidP="002B72E3">
            <w:r w:rsidRPr="009C718C">
              <w:t xml:space="preserve">Нижегородский институт управления – филиал ФГБОУ ВПО </w:t>
            </w:r>
            <w:r>
              <w:t>"</w:t>
            </w:r>
            <w:r w:rsidRPr="009C718C">
              <w:t>Российская академия народного хозяйства и государственной службы при Президенте Российской Федерации</w:t>
            </w:r>
            <w:r>
              <w:t>"</w:t>
            </w:r>
          </w:p>
        </w:tc>
      </w:tr>
      <w:tr w:rsidR="00720C2E" w:rsidRPr="009C718C" w:rsidTr="000531CC">
        <w:tc>
          <w:tcPr>
            <w:tcW w:w="824" w:type="dxa"/>
            <w:vMerge/>
          </w:tcPr>
          <w:p w:rsidR="00720C2E" w:rsidRPr="009C718C" w:rsidRDefault="00720C2E" w:rsidP="002B72E3">
            <w:pPr>
              <w:jc w:val="both"/>
            </w:pPr>
          </w:p>
        </w:tc>
        <w:tc>
          <w:tcPr>
            <w:tcW w:w="2474" w:type="dxa"/>
            <w:vMerge/>
          </w:tcPr>
          <w:p w:rsidR="00720C2E" w:rsidRPr="009C718C" w:rsidRDefault="00720C2E" w:rsidP="002B72E3"/>
        </w:tc>
        <w:tc>
          <w:tcPr>
            <w:tcW w:w="696" w:type="dxa"/>
          </w:tcPr>
          <w:p w:rsidR="00720C2E" w:rsidRPr="009C718C" w:rsidRDefault="00720C2E" w:rsidP="0096165C">
            <w:pPr>
              <w:jc w:val="center"/>
            </w:pPr>
            <w:r w:rsidRPr="009C718C">
              <w:t>3</w:t>
            </w:r>
          </w:p>
        </w:tc>
        <w:tc>
          <w:tcPr>
            <w:tcW w:w="3922" w:type="dxa"/>
          </w:tcPr>
          <w:p w:rsidR="00720C2E" w:rsidRPr="009C718C" w:rsidRDefault="00720C2E" w:rsidP="00107C61">
            <w:r w:rsidRPr="009C718C">
              <w:t>Гордеева Ольга Владимировна</w:t>
            </w:r>
          </w:p>
        </w:tc>
        <w:tc>
          <w:tcPr>
            <w:tcW w:w="6820" w:type="dxa"/>
          </w:tcPr>
          <w:p w:rsidR="00720C2E" w:rsidRPr="009C718C" w:rsidRDefault="00720C2E" w:rsidP="00107C61">
            <w:r w:rsidRPr="009C718C">
              <w:t xml:space="preserve">ФГБОУ ВПО </w:t>
            </w:r>
            <w:r>
              <w:t>"</w:t>
            </w:r>
            <w:r w:rsidRPr="009C718C">
              <w:t>Нижегородский государственный университет им. Н. И. Лобачевского</w:t>
            </w:r>
            <w:r>
              <w:t>"</w:t>
            </w:r>
          </w:p>
        </w:tc>
      </w:tr>
      <w:tr w:rsidR="00720C2E" w:rsidRPr="009C718C" w:rsidTr="000531CC">
        <w:tc>
          <w:tcPr>
            <w:tcW w:w="824" w:type="dxa"/>
            <w:vMerge/>
          </w:tcPr>
          <w:p w:rsidR="00720C2E" w:rsidRPr="009C718C" w:rsidRDefault="00720C2E" w:rsidP="002B72E3">
            <w:pPr>
              <w:jc w:val="both"/>
            </w:pPr>
          </w:p>
        </w:tc>
        <w:tc>
          <w:tcPr>
            <w:tcW w:w="2474" w:type="dxa"/>
            <w:vMerge/>
          </w:tcPr>
          <w:p w:rsidR="00720C2E" w:rsidRPr="009C718C" w:rsidRDefault="00720C2E" w:rsidP="002B72E3"/>
        </w:tc>
        <w:tc>
          <w:tcPr>
            <w:tcW w:w="696" w:type="dxa"/>
          </w:tcPr>
          <w:p w:rsidR="00720C2E" w:rsidRPr="009C718C" w:rsidRDefault="00720C2E" w:rsidP="0096165C">
            <w:pPr>
              <w:jc w:val="center"/>
            </w:pPr>
            <w:r w:rsidRPr="009C718C">
              <w:t>4</w:t>
            </w:r>
          </w:p>
        </w:tc>
        <w:tc>
          <w:tcPr>
            <w:tcW w:w="3922" w:type="dxa"/>
          </w:tcPr>
          <w:p w:rsidR="00720C2E" w:rsidRPr="009C718C" w:rsidRDefault="00720C2E" w:rsidP="002B72E3">
            <w:pPr>
              <w:pStyle w:val="a0"/>
            </w:pPr>
            <w:r w:rsidRPr="009C718C">
              <w:t>Кротов Николай Владимирович</w:t>
            </w:r>
          </w:p>
        </w:tc>
        <w:tc>
          <w:tcPr>
            <w:tcW w:w="6820" w:type="dxa"/>
          </w:tcPr>
          <w:p w:rsidR="00720C2E" w:rsidRPr="009C718C" w:rsidRDefault="00720C2E" w:rsidP="002B72E3">
            <w:r w:rsidRPr="009C718C">
              <w:t xml:space="preserve">ФГБОУ ВПО </w:t>
            </w:r>
            <w:r>
              <w:t>"</w:t>
            </w:r>
            <w:r w:rsidRPr="009C718C">
              <w:t>Нижегородский государственный университет им. Н. И. Лобачевского</w:t>
            </w:r>
            <w:r>
              <w:t>"</w:t>
            </w:r>
          </w:p>
        </w:tc>
      </w:tr>
      <w:tr w:rsidR="00720C2E" w:rsidRPr="009C718C" w:rsidTr="000531CC">
        <w:tc>
          <w:tcPr>
            <w:tcW w:w="824" w:type="dxa"/>
            <w:vMerge/>
            <w:vAlign w:val="center"/>
          </w:tcPr>
          <w:p w:rsidR="00720C2E" w:rsidRPr="009C718C" w:rsidRDefault="00720C2E" w:rsidP="002B72E3">
            <w:pPr>
              <w:jc w:val="center"/>
            </w:pPr>
          </w:p>
        </w:tc>
        <w:tc>
          <w:tcPr>
            <w:tcW w:w="2474" w:type="dxa"/>
            <w:vMerge/>
            <w:vAlign w:val="center"/>
          </w:tcPr>
          <w:p w:rsidR="00720C2E" w:rsidRPr="000531CC" w:rsidRDefault="00720C2E" w:rsidP="002B72E3"/>
        </w:tc>
        <w:tc>
          <w:tcPr>
            <w:tcW w:w="696" w:type="dxa"/>
          </w:tcPr>
          <w:p w:rsidR="00720C2E" w:rsidRPr="009C718C" w:rsidRDefault="00720C2E" w:rsidP="0096165C">
            <w:pPr>
              <w:jc w:val="center"/>
            </w:pPr>
            <w:r w:rsidRPr="009C718C">
              <w:t>5</w:t>
            </w:r>
          </w:p>
        </w:tc>
        <w:tc>
          <w:tcPr>
            <w:tcW w:w="3922" w:type="dxa"/>
          </w:tcPr>
          <w:p w:rsidR="00720C2E" w:rsidRPr="009C718C" w:rsidRDefault="00720C2E" w:rsidP="002B72E3">
            <w:pPr>
              <w:pStyle w:val="a0"/>
            </w:pPr>
            <w:r w:rsidRPr="009C718C">
              <w:t>Павлючонок Зоя Григорьевна</w:t>
            </w:r>
          </w:p>
        </w:tc>
        <w:tc>
          <w:tcPr>
            <w:tcW w:w="6820" w:type="dxa"/>
          </w:tcPr>
          <w:p w:rsidR="00720C2E" w:rsidRPr="009C718C" w:rsidRDefault="00720C2E" w:rsidP="002B72E3">
            <w:r w:rsidRPr="009C718C">
              <w:t xml:space="preserve">ФГБОУ ВПО </w:t>
            </w:r>
            <w:r>
              <w:t>"</w:t>
            </w:r>
            <w:r w:rsidRPr="009C718C">
              <w:t>Нижегородский государственный университет им. Н. И. Лобачевского</w:t>
            </w:r>
            <w:r>
              <w:t>"</w:t>
            </w:r>
          </w:p>
        </w:tc>
      </w:tr>
      <w:tr w:rsidR="00720C2E" w:rsidRPr="009C718C" w:rsidTr="000531CC">
        <w:tc>
          <w:tcPr>
            <w:tcW w:w="824" w:type="dxa"/>
            <w:vMerge/>
            <w:vAlign w:val="center"/>
          </w:tcPr>
          <w:p w:rsidR="00720C2E" w:rsidRPr="009C718C" w:rsidRDefault="00720C2E" w:rsidP="002B72E3">
            <w:pPr>
              <w:jc w:val="center"/>
            </w:pPr>
          </w:p>
        </w:tc>
        <w:tc>
          <w:tcPr>
            <w:tcW w:w="2474" w:type="dxa"/>
            <w:vMerge/>
            <w:vAlign w:val="center"/>
          </w:tcPr>
          <w:p w:rsidR="00720C2E" w:rsidRPr="000531CC" w:rsidRDefault="00720C2E" w:rsidP="002B72E3"/>
        </w:tc>
        <w:tc>
          <w:tcPr>
            <w:tcW w:w="696" w:type="dxa"/>
          </w:tcPr>
          <w:p w:rsidR="00720C2E" w:rsidRPr="009C718C" w:rsidRDefault="00720C2E" w:rsidP="0096165C">
            <w:pPr>
              <w:jc w:val="center"/>
            </w:pPr>
            <w:r w:rsidRPr="009C718C">
              <w:t>6</w:t>
            </w:r>
          </w:p>
        </w:tc>
        <w:tc>
          <w:tcPr>
            <w:tcW w:w="3922" w:type="dxa"/>
          </w:tcPr>
          <w:p w:rsidR="00720C2E" w:rsidRPr="009C718C" w:rsidRDefault="00720C2E" w:rsidP="002B72E3">
            <w:pPr>
              <w:pStyle w:val="a0"/>
            </w:pPr>
            <w:r w:rsidRPr="009C718C">
              <w:t>Федоткин Андрей Михайлович</w:t>
            </w:r>
          </w:p>
        </w:tc>
        <w:tc>
          <w:tcPr>
            <w:tcW w:w="6820" w:type="dxa"/>
          </w:tcPr>
          <w:p w:rsidR="00720C2E" w:rsidRPr="009C718C" w:rsidRDefault="00720C2E" w:rsidP="002B72E3">
            <w:r w:rsidRPr="009C718C">
              <w:t xml:space="preserve">ФГБОУ ВПО </w:t>
            </w:r>
            <w:r>
              <w:t>"</w:t>
            </w:r>
            <w:r w:rsidRPr="009C718C">
              <w:t>Нижегородский государственный университет им. Н. И. Лобачевского</w:t>
            </w:r>
            <w:r>
              <w:t>"</w:t>
            </w:r>
          </w:p>
        </w:tc>
      </w:tr>
      <w:tr w:rsidR="00720C2E" w:rsidRPr="009C718C" w:rsidTr="000531CC">
        <w:tc>
          <w:tcPr>
            <w:tcW w:w="824" w:type="dxa"/>
            <w:vMerge/>
            <w:vAlign w:val="center"/>
          </w:tcPr>
          <w:p w:rsidR="00720C2E" w:rsidRPr="009C718C" w:rsidRDefault="00720C2E" w:rsidP="002B72E3">
            <w:pPr>
              <w:jc w:val="center"/>
            </w:pPr>
          </w:p>
        </w:tc>
        <w:tc>
          <w:tcPr>
            <w:tcW w:w="2474" w:type="dxa"/>
            <w:vMerge/>
            <w:vAlign w:val="center"/>
          </w:tcPr>
          <w:p w:rsidR="00720C2E" w:rsidRPr="009C718C" w:rsidRDefault="00720C2E" w:rsidP="002B72E3"/>
        </w:tc>
        <w:tc>
          <w:tcPr>
            <w:tcW w:w="696" w:type="dxa"/>
          </w:tcPr>
          <w:p w:rsidR="00720C2E" w:rsidRPr="009C718C" w:rsidRDefault="00720C2E" w:rsidP="0096165C">
            <w:pPr>
              <w:jc w:val="center"/>
            </w:pPr>
            <w:r w:rsidRPr="009C718C">
              <w:t>7</w:t>
            </w:r>
          </w:p>
        </w:tc>
        <w:tc>
          <w:tcPr>
            <w:tcW w:w="3922" w:type="dxa"/>
          </w:tcPr>
          <w:p w:rsidR="00720C2E" w:rsidRPr="009C718C" w:rsidRDefault="00720C2E" w:rsidP="002B72E3">
            <w:r w:rsidRPr="009C718C">
              <w:t>Шевчук Елена Алексеевна</w:t>
            </w:r>
          </w:p>
        </w:tc>
        <w:tc>
          <w:tcPr>
            <w:tcW w:w="6820" w:type="dxa"/>
          </w:tcPr>
          <w:p w:rsidR="00720C2E" w:rsidRPr="009C718C" w:rsidRDefault="00720C2E" w:rsidP="002B72E3">
            <w:r w:rsidRPr="009C718C">
              <w:t xml:space="preserve">ФГБОУ ВПО </w:t>
            </w:r>
            <w:r>
              <w:t>"</w:t>
            </w:r>
            <w:r w:rsidRPr="009C718C">
              <w:t>Нижегородский государственный университет им. Н.И.Лобачевского</w:t>
            </w:r>
            <w:r>
              <w:t>"</w:t>
            </w:r>
          </w:p>
        </w:tc>
      </w:tr>
      <w:tr w:rsidR="00720C2E" w:rsidRPr="009C718C" w:rsidTr="000531CC">
        <w:tc>
          <w:tcPr>
            <w:tcW w:w="824" w:type="dxa"/>
            <w:vMerge/>
            <w:vAlign w:val="center"/>
          </w:tcPr>
          <w:p w:rsidR="00720C2E" w:rsidRPr="009C718C" w:rsidRDefault="00720C2E" w:rsidP="002B72E3">
            <w:pPr>
              <w:jc w:val="center"/>
            </w:pPr>
          </w:p>
        </w:tc>
        <w:tc>
          <w:tcPr>
            <w:tcW w:w="2474" w:type="dxa"/>
            <w:vMerge/>
            <w:vAlign w:val="center"/>
          </w:tcPr>
          <w:p w:rsidR="00720C2E" w:rsidRPr="009C718C" w:rsidRDefault="00720C2E" w:rsidP="002B72E3"/>
        </w:tc>
        <w:tc>
          <w:tcPr>
            <w:tcW w:w="696" w:type="dxa"/>
          </w:tcPr>
          <w:p w:rsidR="00720C2E" w:rsidRPr="009C718C" w:rsidRDefault="00720C2E" w:rsidP="0096165C">
            <w:pPr>
              <w:jc w:val="center"/>
            </w:pPr>
            <w:r w:rsidRPr="009C718C">
              <w:t>8</w:t>
            </w:r>
          </w:p>
        </w:tc>
        <w:tc>
          <w:tcPr>
            <w:tcW w:w="3922" w:type="dxa"/>
          </w:tcPr>
          <w:p w:rsidR="00720C2E" w:rsidRPr="009C718C" w:rsidRDefault="00720C2E" w:rsidP="002B72E3">
            <w:pPr>
              <w:snapToGrid w:val="0"/>
              <w:jc w:val="both"/>
            </w:pPr>
            <w:r w:rsidRPr="009C718C">
              <w:t>Галкина Светлана Юрьевна</w:t>
            </w:r>
          </w:p>
        </w:tc>
        <w:tc>
          <w:tcPr>
            <w:tcW w:w="6820" w:type="dxa"/>
          </w:tcPr>
          <w:p w:rsidR="00720C2E" w:rsidRPr="009C718C" w:rsidRDefault="00720C2E" w:rsidP="002B72E3">
            <w:r w:rsidRPr="009C718C">
              <w:t xml:space="preserve">ФГБОУ ВПО </w:t>
            </w:r>
            <w:r>
              <w:t>"</w:t>
            </w:r>
            <w:r w:rsidRPr="009C718C">
              <w:t>Нижегородский государственный университет им. Н. И. Лобачевского</w:t>
            </w:r>
            <w:r>
              <w:t>"</w:t>
            </w:r>
          </w:p>
        </w:tc>
      </w:tr>
      <w:tr w:rsidR="00720C2E" w:rsidRPr="009C718C" w:rsidTr="000531CC">
        <w:tc>
          <w:tcPr>
            <w:tcW w:w="824" w:type="dxa"/>
            <w:vMerge/>
            <w:vAlign w:val="center"/>
          </w:tcPr>
          <w:p w:rsidR="00720C2E" w:rsidRPr="009C718C" w:rsidRDefault="00720C2E" w:rsidP="002B72E3">
            <w:pPr>
              <w:jc w:val="center"/>
            </w:pPr>
          </w:p>
        </w:tc>
        <w:tc>
          <w:tcPr>
            <w:tcW w:w="2474" w:type="dxa"/>
            <w:vMerge/>
            <w:vAlign w:val="center"/>
          </w:tcPr>
          <w:p w:rsidR="00720C2E" w:rsidRPr="009C718C" w:rsidRDefault="00720C2E" w:rsidP="002B72E3"/>
        </w:tc>
        <w:tc>
          <w:tcPr>
            <w:tcW w:w="696" w:type="dxa"/>
          </w:tcPr>
          <w:p w:rsidR="00720C2E" w:rsidRPr="009C718C" w:rsidRDefault="00720C2E" w:rsidP="002B72E3">
            <w:pPr>
              <w:jc w:val="center"/>
            </w:pPr>
            <w:r w:rsidRPr="009C718C">
              <w:t>9</w:t>
            </w:r>
          </w:p>
        </w:tc>
        <w:tc>
          <w:tcPr>
            <w:tcW w:w="3922" w:type="dxa"/>
          </w:tcPr>
          <w:p w:rsidR="00720C2E" w:rsidRPr="009C718C" w:rsidRDefault="00720C2E" w:rsidP="002B72E3">
            <w:pPr>
              <w:snapToGrid w:val="0"/>
            </w:pPr>
            <w:r w:rsidRPr="009C718C">
              <w:t>Малкин Михаил Иосифович</w:t>
            </w:r>
          </w:p>
          <w:p w:rsidR="00720C2E" w:rsidRPr="009C718C" w:rsidRDefault="00720C2E" w:rsidP="002B72E3">
            <w:pPr>
              <w:snapToGrid w:val="0"/>
            </w:pPr>
          </w:p>
        </w:tc>
        <w:tc>
          <w:tcPr>
            <w:tcW w:w="6820" w:type="dxa"/>
          </w:tcPr>
          <w:p w:rsidR="00720C2E" w:rsidRPr="009C718C" w:rsidRDefault="00720C2E" w:rsidP="002B72E3">
            <w:r w:rsidRPr="009C718C">
              <w:t xml:space="preserve">ФГБОУ ВПО </w:t>
            </w:r>
            <w:r>
              <w:t>"</w:t>
            </w:r>
            <w:r w:rsidRPr="009C718C">
              <w:t>Нижегородский государственный университет им. Н. И. Лобачевского</w:t>
            </w:r>
            <w:r>
              <w:t>"</w:t>
            </w:r>
          </w:p>
        </w:tc>
      </w:tr>
      <w:tr w:rsidR="00720C2E" w:rsidRPr="009C718C" w:rsidTr="000531CC">
        <w:tc>
          <w:tcPr>
            <w:tcW w:w="824" w:type="dxa"/>
            <w:vMerge/>
            <w:vAlign w:val="center"/>
          </w:tcPr>
          <w:p w:rsidR="00720C2E" w:rsidRPr="009C718C" w:rsidRDefault="00720C2E" w:rsidP="002B72E3">
            <w:pPr>
              <w:jc w:val="center"/>
            </w:pPr>
          </w:p>
        </w:tc>
        <w:tc>
          <w:tcPr>
            <w:tcW w:w="2474" w:type="dxa"/>
            <w:vMerge/>
            <w:vAlign w:val="center"/>
          </w:tcPr>
          <w:p w:rsidR="00720C2E" w:rsidRPr="009C718C" w:rsidRDefault="00720C2E" w:rsidP="002B72E3"/>
        </w:tc>
        <w:tc>
          <w:tcPr>
            <w:tcW w:w="696" w:type="dxa"/>
          </w:tcPr>
          <w:p w:rsidR="00720C2E" w:rsidRPr="009C718C" w:rsidRDefault="00720C2E" w:rsidP="0096165C">
            <w:pPr>
              <w:jc w:val="center"/>
            </w:pPr>
            <w:r w:rsidRPr="009C718C">
              <w:t>10</w:t>
            </w:r>
          </w:p>
        </w:tc>
        <w:tc>
          <w:tcPr>
            <w:tcW w:w="3922" w:type="dxa"/>
          </w:tcPr>
          <w:p w:rsidR="00720C2E" w:rsidRPr="009C718C" w:rsidRDefault="00720C2E" w:rsidP="002B72E3">
            <w:pPr>
              <w:snapToGrid w:val="0"/>
              <w:jc w:val="both"/>
            </w:pPr>
            <w:r w:rsidRPr="009C718C">
              <w:t>Митрякова Татьяна Михайловна</w:t>
            </w:r>
          </w:p>
        </w:tc>
        <w:tc>
          <w:tcPr>
            <w:tcW w:w="6820" w:type="dxa"/>
          </w:tcPr>
          <w:p w:rsidR="00720C2E" w:rsidRPr="009C718C" w:rsidRDefault="00720C2E" w:rsidP="002B72E3">
            <w:r w:rsidRPr="009C718C">
              <w:t xml:space="preserve">ФГБОУ ВПО </w:t>
            </w:r>
            <w:r>
              <w:t>"</w:t>
            </w:r>
            <w:r w:rsidRPr="009C718C">
              <w:t>Нижегородский государственный университет им. Н. И. Лобачевского</w:t>
            </w:r>
            <w:r>
              <w:t>"</w:t>
            </w:r>
          </w:p>
        </w:tc>
      </w:tr>
      <w:tr w:rsidR="00720C2E" w:rsidRPr="009C718C" w:rsidTr="000531CC">
        <w:tc>
          <w:tcPr>
            <w:tcW w:w="824" w:type="dxa"/>
            <w:vMerge/>
            <w:vAlign w:val="center"/>
          </w:tcPr>
          <w:p w:rsidR="00720C2E" w:rsidRPr="009C718C" w:rsidRDefault="00720C2E" w:rsidP="002B72E3">
            <w:pPr>
              <w:jc w:val="center"/>
            </w:pPr>
          </w:p>
        </w:tc>
        <w:tc>
          <w:tcPr>
            <w:tcW w:w="2474" w:type="dxa"/>
            <w:vMerge/>
            <w:vAlign w:val="center"/>
          </w:tcPr>
          <w:p w:rsidR="00720C2E" w:rsidRPr="009C718C" w:rsidRDefault="00720C2E" w:rsidP="002B72E3"/>
        </w:tc>
        <w:tc>
          <w:tcPr>
            <w:tcW w:w="696" w:type="dxa"/>
          </w:tcPr>
          <w:p w:rsidR="00720C2E" w:rsidRPr="009C718C" w:rsidRDefault="00720C2E" w:rsidP="0096165C">
            <w:pPr>
              <w:jc w:val="center"/>
            </w:pPr>
            <w:r w:rsidRPr="009C718C">
              <w:t>11</w:t>
            </w:r>
          </w:p>
        </w:tc>
        <w:tc>
          <w:tcPr>
            <w:tcW w:w="3922" w:type="dxa"/>
          </w:tcPr>
          <w:p w:rsidR="00720C2E" w:rsidRPr="009C718C" w:rsidRDefault="00720C2E" w:rsidP="002B72E3">
            <w:pPr>
              <w:snapToGrid w:val="0"/>
              <w:jc w:val="both"/>
            </w:pPr>
            <w:r w:rsidRPr="009C718C">
              <w:t>Тюхтина Алла Александровна</w:t>
            </w:r>
          </w:p>
        </w:tc>
        <w:tc>
          <w:tcPr>
            <w:tcW w:w="6820" w:type="dxa"/>
          </w:tcPr>
          <w:p w:rsidR="00720C2E" w:rsidRPr="009C718C" w:rsidRDefault="00720C2E" w:rsidP="002B72E3">
            <w:r w:rsidRPr="009C718C">
              <w:t xml:space="preserve">ФГБОУ ВПО </w:t>
            </w:r>
            <w:r>
              <w:t>"</w:t>
            </w:r>
            <w:r w:rsidRPr="009C718C">
              <w:t>Нижегородский государственный универ</w:t>
            </w:r>
            <w:r>
              <w:t>ситет им. Н. И. Лобачевского"</w:t>
            </w:r>
            <w:r w:rsidRPr="009C718C">
              <w:t xml:space="preserve"> </w:t>
            </w:r>
          </w:p>
        </w:tc>
      </w:tr>
      <w:tr w:rsidR="00720C2E" w:rsidRPr="009C718C" w:rsidTr="000531CC">
        <w:tc>
          <w:tcPr>
            <w:tcW w:w="824" w:type="dxa"/>
            <w:vMerge/>
            <w:vAlign w:val="center"/>
          </w:tcPr>
          <w:p w:rsidR="00720C2E" w:rsidRPr="009C718C" w:rsidRDefault="00720C2E" w:rsidP="002B72E3">
            <w:pPr>
              <w:jc w:val="center"/>
            </w:pPr>
          </w:p>
        </w:tc>
        <w:tc>
          <w:tcPr>
            <w:tcW w:w="2474" w:type="dxa"/>
            <w:vMerge/>
            <w:vAlign w:val="center"/>
          </w:tcPr>
          <w:p w:rsidR="00720C2E" w:rsidRPr="009C718C" w:rsidRDefault="00720C2E" w:rsidP="002B72E3"/>
        </w:tc>
        <w:tc>
          <w:tcPr>
            <w:tcW w:w="696" w:type="dxa"/>
          </w:tcPr>
          <w:p w:rsidR="00720C2E" w:rsidRPr="009C718C" w:rsidRDefault="00720C2E" w:rsidP="0096165C">
            <w:pPr>
              <w:jc w:val="center"/>
            </w:pPr>
            <w:r w:rsidRPr="009C718C">
              <w:t>12</w:t>
            </w:r>
          </w:p>
        </w:tc>
        <w:tc>
          <w:tcPr>
            <w:tcW w:w="3922" w:type="dxa"/>
          </w:tcPr>
          <w:p w:rsidR="00720C2E" w:rsidRPr="009C718C" w:rsidRDefault="00720C2E" w:rsidP="002B72E3">
            <w:r w:rsidRPr="009C718C">
              <w:t>Чубаров Георгий  Владимирович</w:t>
            </w:r>
          </w:p>
        </w:tc>
        <w:tc>
          <w:tcPr>
            <w:tcW w:w="6820" w:type="dxa"/>
          </w:tcPr>
          <w:p w:rsidR="00720C2E" w:rsidRPr="009C718C" w:rsidRDefault="00720C2E" w:rsidP="002B72E3">
            <w:r w:rsidRPr="009C718C">
              <w:t>ФГБОУ ВПО Нижегородский государственный университет им. Н. И. Лобачевского</w:t>
            </w:r>
          </w:p>
        </w:tc>
      </w:tr>
      <w:tr w:rsidR="00720C2E" w:rsidRPr="009C718C" w:rsidTr="000531CC">
        <w:trPr>
          <w:trHeight w:val="523"/>
        </w:trPr>
        <w:tc>
          <w:tcPr>
            <w:tcW w:w="824" w:type="dxa"/>
            <w:vMerge w:val="restart"/>
          </w:tcPr>
          <w:p w:rsidR="00720C2E" w:rsidRPr="009C718C" w:rsidRDefault="00720C2E" w:rsidP="002B72E3">
            <w:pPr>
              <w:jc w:val="both"/>
            </w:pPr>
            <w:r w:rsidRPr="009C718C">
              <w:t>3.</w:t>
            </w:r>
          </w:p>
        </w:tc>
        <w:tc>
          <w:tcPr>
            <w:tcW w:w="2474" w:type="dxa"/>
            <w:vMerge w:val="restart"/>
          </w:tcPr>
          <w:p w:rsidR="00720C2E" w:rsidRPr="009C718C" w:rsidRDefault="00720C2E" w:rsidP="002B72E3">
            <w:r w:rsidRPr="009C718C">
              <w:t>г. Нижний Новгород</w:t>
            </w:r>
          </w:p>
          <w:p w:rsidR="00720C2E" w:rsidRPr="009C718C" w:rsidRDefault="00720C2E" w:rsidP="002B72E3">
            <w:r w:rsidRPr="009C718C">
              <w:t>(Нижегородский)</w:t>
            </w:r>
          </w:p>
        </w:tc>
        <w:tc>
          <w:tcPr>
            <w:tcW w:w="696" w:type="dxa"/>
          </w:tcPr>
          <w:p w:rsidR="00720C2E" w:rsidRPr="009C718C" w:rsidRDefault="00720C2E" w:rsidP="00E86CAE">
            <w:pPr>
              <w:jc w:val="center"/>
            </w:pPr>
            <w:r w:rsidRPr="009C718C">
              <w:t>13</w:t>
            </w:r>
          </w:p>
        </w:tc>
        <w:tc>
          <w:tcPr>
            <w:tcW w:w="3922" w:type="dxa"/>
          </w:tcPr>
          <w:p w:rsidR="00720C2E" w:rsidRPr="009C718C" w:rsidRDefault="00720C2E" w:rsidP="00E86CAE">
            <w:r w:rsidRPr="009C718C">
              <w:t>Пендина Татьяна Павловна</w:t>
            </w:r>
          </w:p>
        </w:tc>
        <w:tc>
          <w:tcPr>
            <w:tcW w:w="6820" w:type="dxa"/>
          </w:tcPr>
          <w:p w:rsidR="00720C2E" w:rsidRPr="009C718C" w:rsidRDefault="00720C2E" w:rsidP="00E86CAE">
            <w:r w:rsidRPr="009C718C">
              <w:t xml:space="preserve">ФГБОУ ВПО </w:t>
            </w:r>
            <w:r>
              <w:t>"</w:t>
            </w:r>
            <w:r w:rsidRPr="009C718C">
              <w:t>Нижегородский государственный педагогический университет им. Козьмы Минина</w:t>
            </w:r>
            <w:r>
              <w:t>"</w:t>
            </w:r>
          </w:p>
        </w:tc>
      </w:tr>
      <w:tr w:rsidR="00720C2E" w:rsidRPr="009C718C" w:rsidTr="000531CC">
        <w:tc>
          <w:tcPr>
            <w:tcW w:w="824" w:type="dxa"/>
            <w:vMerge/>
            <w:vAlign w:val="center"/>
          </w:tcPr>
          <w:p w:rsidR="00720C2E" w:rsidRPr="009C718C" w:rsidRDefault="00720C2E" w:rsidP="002B72E3"/>
        </w:tc>
        <w:tc>
          <w:tcPr>
            <w:tcW w:w="2474" w:type="dxa"/>
            <w:vMerge/>
            <w:vAlign w:val="center"/>
          </w:tcPr>
          <w:p w:rsidR="00720C2E" w:rsidRPr="009C718C" w:rsidRDefault="00720C2E" w:rsidP="002B72E3"/>
        </w:tc>
        <w:tc>
          <w:tcPr>
            <w:tcW w:w="696" w:type="dxa"/>
          </w:tcPr>
          <w:p w:rsidR="00720C2E" w:rsidRPr="009C718C" w:rsidRDefault="00720C2E" w:rsidP="0096165C">
            <w:pPr>
              <w:jc w:val="center"/>
            </w:pPr>
            <w:r w:rsidRPr="009C718C">
              <w:t>14</w:t>
            </w:r>
          </w:p>
        </w:tc>
        <w:tc>
          <w:tcPr>
            <w:tcW w:w="3922" w:type="dxa"/>
          </w:tcPr>
          <w:p w:rsidR="00720C2E" w:rsidRPr="009C718C" w:rsidRDefault="00720C2E" w:rsidP="002B72E3">
            <w:r w:rsidRPr="009C718C">
              <w:t>Тарасова Надежда Анатольевна</w:t>
            </w:r>
          </w:p>
        </w:tc>
        <w:tc>
          <w:tcPr>
            <w:tcW w:w="6820" w:type="dxa"/>
          </w:tcPr>
          <w:p w:rsidR="00720C2E" w:rsidRPr="009C718C" w:rsidRDefault="00720C2E" w:rsidP="002B72E3">
            <w:r w:rsidRPr="009C718C">
              <w:t xml:space="preserve">ФГБОУ ВПО  </w:t>
            </w:r>
            <w:r>
              <w:t>"</w:t>
            </w:r>
            <w:r w:rsidRPr="009C718C">
              <w:t>Нижегородский государственный педагогический университет им. Козьмы Минина</w:t>
            </w:r>
            <w:r>
              <w:t>"</w:t>
            </w:r>
            <w:r w:rsidRPr="009C718C">
              <w:t xml:space="preserve"> </w:t>
            </w:r>
          </w:p>
        </w:tc>
      </w:tr>
      <w:tr w:rsidR="00720C2E" w:rsidRPr="009C718C" w:rsidTr="000531CC">
        <w:tc>
          <w:tcPr>
            <w:tcW w:w="824" w:type="dxa"/>
            <w:vMerge/>
            <w:vAlign w:val="center"/>
          </w:tcPr>
          <w:p w:rsidR="00720C2E" w:rsidRPr="009C718C" w:rsidRDefault="00720C2E" w:rsidP="002B72E3"/>
        </w:tc>
        <w:tc>
          <w:tcPr>
            <w:tcW w:w="2474" w:type="dxa"/>
            <w:vMerge/>
            <w:vAlign w:val="center"/>
          </w:tcPr>
          <w:p w:rsidR="00720C2E" w:rsidRPr="009C718C" w:rsidRDefault="00720C2E" w:rsidP="002B72E3"/>
        </w:tc>
        <w:tc>
          <w:tcPr>
            <w:tcW w:w="696" w:type="dxa"/>
          </w:tcPr>
          <w:p w:rsidR="00720C2E" w:rsidRPr="009C718C" w:rsidRDefault="00720C2E" w:rsidP="0096165C">
            <w:pPr>
              <w:jc w:val="center"/>
            </w:pPr>
            <w:r w:rsidRPr="009C718C">
              <w:t>15</w:t>
            </w:r>
          </w:p>
        </w:tc>
        <w:tc>
          <w:tcPr>
            <w:tcW w:w="3922" w:type="dxa"/>
          </w:tcPr>
          <w:p w:rsidR="00720C2E" w:rsidRPr="009C718C" w:rsidRDefault="00720C2E" w:rsidP="00107C61">
            <w:r w:rsidRPr="009C718C">
              <w:t>Ястребова Ирина Юрьевна</w:t>
            </w:r>
          </w:p>
        </w:tc>
        <w:tc>
          <w:tcPr>
            <w:tcW w:w="6820" w:type="dxa"/>
          </w:tcPr>
          <w:p w:rsidR="00720C2E" w:rsidRPr="009C718C" w:rsidRDefault="00720C2E" w:rsidP="00107C61">
            <w:r w:rsidRPr="009C718C">
              <w:t xml:space="preserve">ФГБОУ ВПО Нижегородский государственный педагогический университет им. Козьмы Минина </w:t>
            </w:r>
          </w:p>
        </w:tc>
      </w:tr>
      <w:tr w:rsidR="00720C2E" w:rsidRPr="009C718C" w:rsidTr="000531CC">
        <w:tc>
          <w:tcPr>
            <w:tcW w:w="824" w:type="dxa"/>
            <w:vMerge/>
          </w:tcPr>
          <w:p w:rsidR="00720C2E" w:rsidRPr="009C718C" w:rsidRDefault="00720C2E" w:rsidP="002B72E3">
            <w:pPr>
              <w:jc w:val="both"/>
            </w:pPr>
          </w:p>
        </w:tc>
        <w:tc>
          <w:tcPr>
            <w:tcW w:w="2474" w:type="dxa"/>
            <w:vMerge/>
          </w:tcPr>
          <w:p w:rsidR="00720C2E" w:rsidRPr="009C718C" w:rsidRDefault="00720C2E" w:rsidP="002B72E3"/>
        </w:tc>
        <w:tc>
          <w:tcPr>
            <w:tcW w:w="696" w:type="dxa"/>
          </w:tcPr>
          <w:p w:rsidR="00720C2E" w:rsidRPr="009C718C" w:rsidRDefault="00720C2E" w:rsidP="0096165C">
            <w:pPr>
              <w:jc w:val="center"/>
            </w:pPr>
            <w:r w:rsidRPr="009C718C">
              <w:t>16</w:t>
            </w:r>
          </w:p>
        </w:tc>
        <w:tc>
          <w:tcPr>
            <w:tcW w:w="3922" w:type="dxa"/>
          </w:tcPr>
          <w:p w:rsidR="00720C2E" w:rsidRPr="009C718C" w:rsidRDefault="00720C2E" w:rsidP="002B72E3">
            <w:r w:rsidRPr="009C718C">
              <w:t>Кольчик Ирина Викторовна</w:t>
            </w:r>
          </w:p>
        </w:tc>
        <w:tc>
          <w:tcPr>
            <w:tcW w:w="6820" w:type="dxa"/>
          </w:tcPr>
          <w:p w:rsidR="00720C2E" w:rsidRPr="009C718C" w:rsidRDefault="00720C2E" w:rsidP="002B72E3">
            <w:r w:rsidRPr="009C718C">
              <w:t>ФГБОУ ВПО Нижегородский государственный технический университет им. Р.Е.Алексеева</w:t>
            </w:r>
          </w:p>
        </w:tc>
      </w:tr>
      <w:tr w:rsidR="00720C2E" w:rsidRPr="009C718C" w:rsidTr="000531CC">
        <w:tc>
          <w:tcPr>
            <w:tcW w:w="824" w:type="dxa"/>
            <w:vMerge/>
            <w:vAlign w:val="center"/>
          </w:tcPr>
          <w:p w:rsidR="00720C2E" w:rsidRPr="009C718C" w:rsidRDefault="00720C2E" w:rsidP="002B72E3"/>
        </w:tc>
        <w:tc>
          <w:tcPr>
            <w:tcW w:w="2474" w:type="dxa"/>
            <w:vMerge/>
            <w:vAlign w:val="center"/>
          </w:tcPr>
          <w:p w:rsidR="00720C2E" w:rsidRPr="009C718C" w:rsidRDefault="00720C2E" w:rsidP="002B72E3"/>
        </w:tc>
        <w:tc>
          <w:tcPr>
            <w:tcW w:w="696" w:type="dxa"/>
          </w:tcPr>
          <w:p w:rsidR="00720C2E" w:rsidRPr="009C718C" w:rsidRDefault="00720C2E" w:rsidP="0096165C">
            <w:pPr>
              <w:jc w:val="center"/>
            </w:pPr>
            <w:r w:rsidRPr="009C718C">
              <w:t>17</w:t>
            </w:r>
          </w:p>
        </w:tc>
        <w:tc>
          <w:tcPr>
            <w:tcW w:w="3922" w:type="dxa"/>
          </w:tcPr>
          <w:p w:rsidR="00720C2E" w:rsidRPr="009C718C" w:rsidRDefault="00720C2E" w:rsidP="002B72E3">
            <w:r w:rsidRPr="009C718C">
              <w:t>Ерофеева Лариса Николаевна</w:t>
            </w:r>
          </w:p>
        </w:tc>
        <w:tc>
          <w:tcPr>
            <w:tcW w:w="6820" w:type="dxa"/>
          </w:tcPr>
          <w:p w:rsidR="00720C2E" w:rsidRPr="009C718C" w:rsidRDefault="00720C2E" w:rsidP="002B72E3">
            <w:r w:rsidRPr="009C718C">
              <w:t>ФГОУ ВПО  Нижегородский государственный технический университет им. Р.Е.Алексеева</w:t>
            </w:r>
          </w:p>
        </w:tc>
      </w:tr>
      <w:tr w:rsidR="00720C2E" w:rsidRPr="009C718C" w:rsidTr="000531CC">
        <w:trPr>
          <w:trHeight w:val="628"/>
        </w:trPr>
        <w:tc>
          <w:tcPr>
            <w:tcW w:w="824" w:type="dxa"/>
            <w:vMerge w:val="restart"/>
            <w:vAlign w:val="center"/>
          </w:tcPr>
          <w:p w:rsidR="00720C2E" w:rsidRPr="009C718C" w:rsidRDefault="00720C2E" w:rsidP="00DF6598">
            <w:r w:rsidRPr="009C718C">
              <w:t>4.</w:t>
            </w:r>
          </w:p>
        </w:tc>
        <w:tc>
          <w:tcPr>
            <w:tcW w:w="2474" w:type="dxa"/>
            <w:vAlign w:val="center"/>
          </w:tcPr>
          <w:p w:rsidR="00720C2E" w:rsidRPr="009C718C" w:rsidRDefault="00720C2E" w:rsidP="00414708">
            <w:r w:rsidRPr="009C718C">
              <w:t>г. Нижний Новгород</w:t>
            </w:r>
            <w:r>
              <w:t xml:space="preserve"> </w:t>
            </w:r>
            <w:r w:rsidRPr="009C718C">
              <w:t>(Ленинский)</w:t>
            </w:r>
          </w:p>
        </w:tc>
        <w:tc>
          <w:tcPr>
            <w:tcW w:w="696" w:type="dxa"/>
          </w:tcPr>
          <w:p w:rsidR="00720C2E" w:rsidRPr="009C718C" w:rsidRDefault="00720C2E" w:rsidP="0096165C">
            <w:pPr>
              <w:jc w:val="center"/>
            </w:pPr>
            <w:r w:rsidRPr="009C718C">
              <w:t>18</w:t>
            </w:r>
          </w:p>
        </w:tc>
        <w:tc>
          <w:tcPr>
            <w:tcW w:w="3922" w:type="dxa"/>
          </w:tcPr>
          <w:p w:rsidR="00720C2E" w:rsidRPr="009C718C" w:rsidRDefault="00720C2E" w:rsidP="00784940">
            <w:r w:rsidRPr="009C718C">
              <w:t>Бляхман Людмила Григорьевна</w:t>
            </w:r>
          </w:p>
        </w:tc>
        <w:tc>
          <w:tcPr>
            <w:tcW w:w="6820" w:type="dxa"/>
          </w:tcPr>
          <w:p w:rsidR="00720C2E" w:rsidRPr="009C718C" w:rsidRDefault="00720C2E" w:rsidP="00784940">
            <w:r w:rsidRPr="009C718C">
              <w:t xml:space="preserve">ФГБОУ ВПО </w:t>
            </w:r>
            <w:r>
              <w:t>"</w:t>
            </w:r>
            <w:r w:rsidRPr="009C718C">
              <w:t>Нижегородский государственный университет им. Н. И. Лобачевского</w:t>
            </w:r>
            <w:r>
              <w:t>"</w:t>
            </w:r>
          </w:p>
        </w:tc>
      </w:tr>
      <w:tr w:rsidR="00720C2E" w:rsidRPr="009C718C" w:rsidTr="000531CC">
        <w:tc>
          <w:tcPr>
            <w:tcW w:w="824" w:type="dxa"/>
            <w:vMerge/>
            <w:vAlign w:val="center"/>
          </w:tcPr>
          <w:p w:rsidR="00720C2E" w:rsidRPr="009C718C" w:rsidRDefault="00720C2E" w:rsidP="00414708">
            <w:pPr>
              <w:numPr>
                <w:ilvl w:val="0"/>
                <w:numId w:val="2"/>
              </w:numPr>
            </w:pPr>
          </w:p>
        </w:tc>
        <w:tc>
          <w:tcPr>
            <w:tcW w:w="2474" w:type="dxa"/>
            <w:vAlign w:val="center"/>
          </w:tcPr>
          <w:p w:rsidR="00720C2E" w:rsidRPr="009C718C" w:rsidRDefault="00720C2E" w:rsidP="002B72E3"/>
        </w:tc>
        <w:tc>
          <w:tcPr>
            <w:tcW w:w="696" w:type="dxa"/>
          </w:tcPr>
          <w:p w:rsidR="00720C2E" w:rsidRPr="009C718C" w:rsidRDefault="00720C2E" w:rsidP="0096165C">
            <w:pPr>
              <w:jc w:val="center"/>
            </w:pPr>
            <w:r w:rsidRPr="009C718C">
              <w:t>19</w:t>
            </w:r>
          </w:p>
        </w:tc>
        <w:tc>
          <w:tcPr>
            <w:tcW w:w="3922" w:type="dxa"/>
          </w:tcPr>
          <w:p w:rsidR="00720C2E" w:rsidRPr="009C718C" w:rsidRDefault="00720C2E" w:rsidP="00784940">
            <w:r w:rsidRPr="009C718C">
              <w:t>Малыженкова</w:t>
            </w:r>
            <w:r w:rsidRPr="009C718C">
              <w:rPr>
                <w:lang w:val="en-US"/>
              </w:rPr>
              <w:t xml:space="preserve"> </w:t>
            </w:r>
            <w:r w:rsidRPr="009C718C">
              <w:t>Вера</w:t>
            </w:r>
            <w:r w:rsidRPr="009C718C">
              <w:rPr>
                <w:lang w:val="en-US"/>
              </w:rPr>
              <w:t xml:space="preserve"> </w:t>
            </w:r>
            <w:r w:rsidRPr="009C718C">
              <w:t>Ивановна</w:t>
            </w:r>
          </w:p>
        </w:tc>
        <w:tc>
          <w:tcPr>
            <w:tcW w:w="6820" w:type="dxa"/>
          </w:tcPr>
          <w:p w:rsidR="00720C2E" w:rsidRPr="009C718C" w:rsidRDefault="00720C2E" w:rsidP="00784940">
            <w:r w:rsidRPr="009C718C">
              <w:t xml:space="preserve">ФГБОУ ВПО </w:t>
            </w:r>
            <w:r>
              <w:t>"</w:t>
            </w:r>
            <w:r w:rsidRPr="009C718C">
              <w:t>Нижегородский государственный университет им. Н. И. Лобачевского</w:t>
            </w:r>
            <w:r>
              <w:t>"</w:t>
            </w:r>
          </w:p>
        </w:tc>
      </w:tr>
    </w:tbl>
    <w:p w:rsidR="00720C2E" w:rsidRPr="009C718C" w:rsidRDefault="00720C2E" w:rsidP="009866F2">
      <w:pPr>
        <w:ind w:left="1080"/>
      </w:pPr>
    </w:p>
    <w:p w:rsidR="00720C2E" w:rsidRPr="009C718C" w:rsidRDefault="00720C2E" w:rsidP="00DE7016"/>
    <w:p w:rsidR="00720C2E" w:rsidRPr="009C718C" w:rsidRDefault="00720C2E" w:rsidP="00DE7016">
      <w:r>
        <w:t xml:space="preserve">              </w:t>
      </w:r>
      <w:r w:rsidRPr="009C718C">
        <w:t xml:space="preserve">4. Преподаватели государственного бюджетного  образовательного учреждения дополнительного профессионального образования </w:t>
      </w:r>
      <w:r>
        <w:t>"</w:t>
      </w:r>
      <w:r w:rsidRPr="009C718C">
        <w:t>Нижегородский институт развития   образования</w:t>
      </w:r>
      <w:r>
        <w:t>"</w:t>
      </w:r>
    </w:p>
    <w:p w:rsidR="00720C2E" w:rsidRPr="009C718C" w:rsidRDefault="00720C2E" w:rsidP="00DE7016"/>
    <w:tbl>
      <w:tblPr>
        <w:tblW w:w="10448" w:type="dxa"/>
        <w:tblInd w:w="2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8"/>
        <w:gridCol w:w="3810"/>
        <w:gridCol w:w="696"/>
        <w:gridCol w:w="5354"/>
      </w:tblGrid>
      <w:tr w:rsidR="00720C2E" w:rsidRPr="009C718C" w:rsidTr="000531CC">
        <w:trPr>
          <w:trHeight w:val="623"/>
        </w:trPr>
        <w:tc>
          <w:tcPr>
            <w:tcW w:w="588" w:type="dxa"/>
            <w:vMerge w:val="restart"/>
            <w:vAlign w:val="center"/>
          </w:tcPr>
          <w:p w:rsidR="00720C2E" w:rsidRPr="009C718C" w:rsidRDefault="00720C2E" w:rsidP="008D3EE0">
            <w:pPr>
              <w:jc w:val="center"/>
              <w:rPr>
                <w:rFonts w:eastAsia="Times New Roman"/>
              </w:rPr>
            </w:pPr>
            <w:r w:rsidRPr="009C718C">
              <w:t>№</w:t>
            </w:r>
          </w:p>
          <w:p w:rsidR="00720C2E" w:rsidRPr="009C718C" w:rsidRDefault="00720C2E" w:rsidP="008D3EE0">
            <w:pPr>
              <w:jc w:val="center"/>
            </w:pPr>
            <w:r w:rsidRPr="009C718C">
              <w:t>п/п</w:t>
            </w:r>
          </w:p>
        </w:tc>
        <w:tc>
          <w:tcPr>
            <w:tcW w:w="3810" w:type="dxa"/>
            <w:vMerge w:val="restart"/>
            <w:vAlign w:val="center"/>
          </w:tcPr>
          <w:p w:rsidR="00720C2E" w:rsidRPr="009C718C" w:rsidRDefault="00720C2E" w:rsidP="008D3EE0">
            <w:pPr>
              <w:jc w:val="center"/>
              <w:rPr>
                <w:rFonts w:eastAsia="Times New Roman"/>
              </w:rPr>
            </w:pPr>
            <w:r w:rsidRPr="009C718C">
              <w:t>Муниципальный  район/городской округ</w:t>
            </w:r>
          </w:p>
          <w:p w:rsidR="00720C2E" w:rsidRPr="009C718C" w:rsidRDefault="00720C2E" w:rsidP="008D3EE0">
            <w:pPr>
              <w:jc w:val="center"/>
            </w:pPr>
          </w:p>
        </w:tc>
        <w:tc>
          <w:tcPr>
            <w:tcW w:w="696" w:type="dxa"/>
            <w:vMerge w:val="restart"/>
            <w:vAlign w:val="center"/>
          </w:tcPr>
          <w:p w:rsidR="00720C2E" w:rsidRPr="009C718C" w:rsidRDefault="00720C2E" w:rsidP="008D3EE0">
            <w:pPr>
              <w:jc w:val="center"/>
            </w:pPr>
            <w:r w:rsidRPr="009C718C">
              <w:t>Кол-во</w:t>
            </w:r>
          </w:p>
        </w:tc>
        <w:tc>
          <w:tcPr>
            <w:tcW w:w="5354" w:type="dxa"/>
            <w:vMerge w:val="restart"/>
            <w:vAlign w:val="center"/>
          </w:tcPr>
          <w:p w:rsidR="00720C2E" w:rsidRPr="009C718C" w:rsidRDefault="00720C2E" w:rsidP="008D3EE0">
            <w:pPr>
              <w:jc w:val="center"/>
            </w:pPr>
            <w:r w:rsidRPr="009C718C">
              <w:t>ФИО (полностью)</w:t>
            </w:r>
          </w:p>
        </w:tc>
      </w:tr>
      <w:tr w:rsidR="00720C2E" w:rsidRPr="009C718C" w:rsidTr="000531CC">
        <w:trPr>
          <w:trHeight w:val="276"/>
        </w:trPr>
        <w:tc>
          <w:tcPr>
            <w:tcW w:w="588" w:type="dxa"/>
            <w:vMerge/>
            <w:vAlign w:val="center"/>
          </w:tcPr>
          <w:p w:rsidR="00720C2E" w:rsidRPr="009C718C" w:rsidRDefault="00720C2E" w:rsidP="008D3EE0"/>
        </w:tc>
        <w:tc>
          <w:tcPr>
            <w:tcW w:w="3810" w:type="dxa"/>
            <w:vMerge/>
            <w:vAlign w:val="center"/>
          </w:tcPr>
          <w:p w:rsidR="00720C2E" w:rsidRPr="009C718C" w:rsidRDefault="00720C2E" w:rsidP="008D3EE0"/>
        </w:tc>
        <w:tc>
          <w:tcPr>
            <w:tcW w:w="696" w:type="dxa"/>
            <w:vMerge/>
            <w:vAlign w:val="center"/>
          </w:tcPr>
          <w:p w:rsidR="00720C2E" w:rsidRPr="009C718C" w:rsidRDefault="00720C2E" w:rsidP="008D3EE0"/>
        </w:tc>
        <w:tc>
          <w:tcPr>
            <w:tcW w:w="5354" w:type="dxa"/>
            <w:vMerge/>
            <w:vAlign w:val="center"/>
          </w:tcPr>
          <w:p w:rsidR="00720C2E" w:rsidRPr="009C718C" w:rsidRDefault="00720C2E" w:rsidP="008D3EE0"/>
        </w:tc>
      </w:tr>
      <w:tr w:rsidR="00720C2E" w:rsidRPr="009C718C" w:rsidTr="000531CC">
        <w:tc>
          <w:tcPr>
            <w:tcW w:w="588" w:type="dxa"/>
          </w:tcPr>
          <w:p w:rsidR="00720C2E" w:rsidRPr="009C718C" w:rsidRDefault="00720C2E" w:rsidP="00830199">
            <w:pPr>
              <w:jc w:val="center"/>
            </w:pPr>
            <w:r w:rsidRPr="009C718C">
              <w:t>1.</w:t>
            </w:r>
          </w:p>
        </w:tc>
        <w:tc>
          <w:tcPr>
            <w:tcW w:w="3810" w:type="dxa"/>
          </w:tcPr>
          <w:p w:rsidR="00720C2E" w:rsidRPr="009C718C" w:rsidRDefault="00720C2E" w:rsidP="00922237">
            <w:r w:rsidRPr="009C718C">
              <w:t>г. Нижний Новгород</w:t>
            </w:r>
            <w:r>
              <w:t xml:space="preserve"> </w:t>
            </w:r>
            <w:r w:rsidRPr="009C718C">
              <w:t>(Советский)</w:t>
            </w:r>
          </w:p>
        </w:tc>
        <w:tc>
          <w:tcPr>
            <w:tcW w:w="696" w:type="dxa"/>
          </w:tcPr>
          <w:p w:rsidR="00720C2E" w:rsidRPr="009C718C" w:rsidRDefault="00720C2E" w:rsidP="008D3EE0">
            <w:pPr>
              <w:jc w:val="center"/>
            </w:pPr>
            <w:r w:rsidRPr="009C718C">
              <w:t>1</w:t>
            </w:r>
          </w:p>
        </w:tc>
        <w:tc>
          <w:tcPr>
            <w:tcW w:w="5354" w:type="dxa"/>
          </w:tcPr>
          <w:p w:rsidR="00720C2E" w:rsidRPr="009C718C" w:rsidRDefault="00720C2E" w:rsidP="008D3EE0">
            <w:pPr>
              <w:spacing w:after="200"/>
            </w:pPr>
            <w:r w:rsidRPr="009C718C">
              <w:t>Мичасова Милена Альбертовна</w:t>
            </w:r>
          </w:p>
        </w:tc>
      </w:tr>
    </w:tbl>
    <w:p w:rsidR="00720C2E" w:rsidRPr="009C718C" w:rsidRDefault="00720C2E" w:rsidP="00DE7016"/>
    <w:p w:rsidR="00720C2E" w:rsidRPr="009C718C" w:rsidRDefault="00720C2E" w:rsidP="000531CC">
      <w:pPr>
        <w:ind w:left="360"/>
        <w:jc w:val="center"/>
      </w:pPr>
      <w:r>
        <w:t>_____________</w:t>
      </w:r>
    </w:p>
    <w:sectPr w:rsidR="00720C2E" w:rsidRPr="009C718C" w:rsidSect="001025BC">
      <w:pgSz w:w="16838" w:h="11906" w:orient="landscape"/>
      <w:pgMar w:top="71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C22459"/>
    <w:multiLevelType w:val="hybridMultilevel"/>
    <w:tmpl w:val="32101EC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CA177C0"/>
    <w:multiLevelType w:val="multilevel"/>
    <w:tmpl w:val="874CF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7016"/>
    <w:rsid w:val="000075E9"/>
    <w:rsid w:val="00017052"/>
    <w:rsid w:val="000258DF"/>
    <w:rsid w:val="00041178"/>
    <w:rsid w:val="00041525"/>
    <w:rsid w:val="000428F5"/>
    <w:rsid w:val="000531CC"/>
    <w:rsid w:val="00067532"/>
    <w:rsid w:val="000759EA"/>
    <w:rsid w:val="00087CBD"/>
    <w:rsid w:val="000A3C10"/>
    <w:rsid w:val="000D131D"/>
    <w:rsid w:val="000D7181"/>
    <w:rsid w:val="000D77BC"/>
    <w:rsid w:val="000E25BD"/>
    <w:rsid w:val="000E7147"/>
    <w:rsid w:val="000F6750"/>
    <w:rsid w:val="001025BC"/>
    <w:rsid w:val="001035B4"/>
    <w:rsid w:val="0010540B"/>
    <w:rsid w:val="00107C61"/>
    <w:rsid w:val="0011369E"/>
    <w:rsid w:val="0013180B"/>
    <w:rsid w:val="001363DA"/>
    <w:rsid w:val="001421DE"/>
    <w:rsid w:val="001422A5"/>
    <w:rsid w:val="00143027"/>
    <w:rsid w:val="00150F71"/>
    <w:rsid w:val="001620CA"/>
    <w:rsid w:val="00194A55"/>
    <w:rsid w:val="00195543"/>
    <w:rsid w:val="001B6A08"/>
    <w:rsid w:val="001C262C"/>
    <w:rsid w:val="001F189A"/>
    <w:rsid w:val="001F5971"/>
    <w:rsid w:val="0023264B"/>
    <w:rsid w:val="00240BB9"/>
    <w:rsid w:val="00244899"/>
    <w:rsid w:val="002539E5"/>
    <w:rsid w:val="00257C0F"/>
    <w:rsid w:val="00263CCA"/>
    <w:rsid w:val="002830CB"/>
    <w:rsid w:val="00286AA7"/>
    <w:rsid w:val="002915DE"/>
    <w:rsid w:val="00294816"/>
    <w:rsid w:val="00294A94"/>
    <w:rsid w:val="002962A9"/>
    <w:rsid w:val="002A6D46"/>
    <w:rsid w:val="002B079E"/>
    <w:rsid w:val="002B48D8"/>
    <w:rsid w:val="002B72E3"/>
    <w:rsid w:val="002B781B"/>
    <w:rsid w:val="002C1995"/>
    <w:rsid w:val="002C608F"/>
    <w:rsid w:val="002C789C"/>
    <w:rsid w:val="002E0AA4"/>
    <w:rsid w:val="002F36F7"/>
    <w:rsid w:val="00307A8E"/>
    <w:rsid w:val="0032048D"/>
    <w:rsid w:val="00334924"/>
    <w:rsid w:val="003366B3"/>
    <w:rsid w:val="003638DF"/>
    <w:rsid w:val="00365137"/>
    <w:rsid w:val="003774AE"/>
    <w:rsid w:val="00383E22"/>
    <w:rsid w:val="00385C12"/>
    <w:rsid w:val="00385C1A"/>
    <w:rsid w:val="003866D4"/>
    <w:rsid w:val="003D2D66"/>
    <w:rsid w:val="003D76F7"/>
    <w:rsid w:val="003E6648"/>
    <w:rsid w:val="0040076C"/>
    <w:rsid w:val="00406C4C"/>
    <w:rsid w:val="00414708"/>
    <w:rsid w:val="0043141E"/>
    <w:rsid w:val="0043796F"/>
    <w:rsid w:val="00443EBE"/>
    <w:rsid w:val="00460931"/>
    <w:rsid w:val="00460ED4"/>
    <w:rsid w:val="0046610B"/>
    <w:rsid w:val="00466164"/>
    <w:rsid w:val="00474B50"/>
    <w:rsid w:val="004774F8"/>
    <w:rsid w:val="0048233C"/>
    <w:rsid w:val="004839CE"/>
    <w:rsid w:val="00494821"/>
    <w:rsid w:val="004C1AA6"/>
    <w:rsid w:val="004D7081"/>
    <w:rsid w:val="004E3265"/>
    <w:rsid w:val="004E3E59"/>
    <w:rsid w:val="005043A7"/>
    <w:rsid w:val="00513667"/>
    <w:rsid w:val="0051390D"/>
    <w:rsid w:val="005320B3"/>
    <w:rsid w:val="00537063"/>
    <w:rsid w:val="00537ADE"/>
    <w:rsid w:val="005400D9"/>
    <w:rsid w:val="00544F01"/>
    <w:rsid w:val="00576E74"/>
    <w:rsid w:val="00585AE0"/>
    <w:rsid w:val="005912FC"/>
    <w:rsid w:val="005C7814"/>
    <w:rsid w:val="005F3335"/>
    <w:rsid w:val="005F7C22"/>
    <w:rsid w:val="0060569E"/>
    <w:rsid w:val="00622618"/>
    <w:rsid w:val="006230BB"/>
    <w:rsid w:val="00623341"/>
    <w:rsid w:val="00623E52"/>
    <w:rsid w:val="0064389F"/>
    <w:rsid w:val="00646B44"/>
    <w:rsid w:val="00652F77"/>
    <w:rsid w:val="00670357"/>
    <w:rsid w:val="00692715"/>
    <w:rsid w:val="006B2D25"/>
    <w:rsid w:val="006C190A"/>
    <w:rsid w:val="006C238F"/>
    <w:rsid w:val="006C41AD"/>
    <w:rsid w:val="006E7EA7"/>
    <w:rsid w:val="006F1069"/>
    <w:rsid w:val="006F2C0D"/>
    <w:rsid w:val="006F4410"/>
    <w:rsid w:val="00704B41"/>
    <w:rsid w:val="00713636"/>
    <w:rsid w:val="00714673"/>
    <w:rsid w:val="00720485"/>
    <w:rsid w:val="00720C2E"/>
    <w:rsid w:val="0072232A"/>
    <w:rsid w:val="00722977"/>
    <w:rsid w:val="00723617"/>
    <w:rsid w:val="00727E7D"/>
    <w:rsid w:val="007322FA"/>
    <w:rsid w:val="007450CE"/>
    <w:rsid w:val="00756F69"/>
    <w:rsid w:val="0076293F"/>
    <w:rsid w:val="00775A32"/>
    <w:rsid w:val="00782298"/>
    <w:rsid w:val="00784940"/>
    <w:rsid w:val="007A32F9"/>
    <w:rsid w:val="007B7B88"/>
    <w:rsid w:val="007C1555"/>
    <w:rsid w:val="007C72E2"/>
    <w:rsid w:val="007D6518"/>
    <w:rsid w:val="007E2985"/>
    <w:rsid w:val="00807840"/>
    <w:rsid w:val="008231C5"/>
    <w:rsid w:val="00826788"/>
    <w:rsid w:val="00830199"/>
    <w:rsid w:val="00891664"/>
    <w:rsid w:val="00897126"/>
    <w:rsid w:val="008A1D99"/>
    <w:rsid w:val="008B0CCF"/>
    <w:rsid w:val="008B45E4"/>
    <w:rsid w:val="008B71FC"/>
    <w:rsid w:val="008B7C35"/>
    <w:rsid w:val="008D3EE0"/>
    <w:rsid w:val="008F55B9"/>
    <w:rsid w:val="00914533"/>
    <w:rsid w:val="00922237"/>
    <w:rsid w:val="00932144"/>
    <w:rsid w:val="00954997"/>
    <w:rsid w:val="0096165C"/>
    <w:rsid w:val="00961F72"/>
    <w:rsid w:val="009644E8"/>
    <w:rsid w:val="009710AD"/>
    <w:rsid w:val="00981683"/>
    <w:rsid w:val="009866F2"/>
    <w:rsid w:val="00993AF6"/>
    <w:rsid w:val="00996140"/>
    <w:rsid w:val="009A414B"/>
    <w:rsid w:val="009B5A12"/>
    <w:rsid w:val="009C3C7A"/>
    <w:rsid w:val="009C718C"/>
    <w:rsid w:val="009D7DF7"/>
    <w:rsid w:val="00A06325"/>
    <w:rsid w:val="00A16D56"/>
    <w:rsid w:val="00A359B2"/>
    <w:rsid w:val="00A54C0A"/>
    <w:rsid w:val="00A56C7D"/>
    <w:rsid w:val="00A86F11"/>
    <w:rsid w:val="00AA50E1"/>
    <w:rsid w:val="00AB59A3"/>
    <w:rsid w:val="00AC25E2"/>
    <w:rsid w:val="00B10F28"/>
    <w:rsid w:val="00B170AD"/>
    <w:rsid w:val="00B17B29"/>
    <w:rsid w:val="00B27114"/>
    <w:rsid w:val="00B67A01"/>
    <w:rsid w:val="00B80CC5"/>
    <w:rsid w:val="00B8223C"/>
    <w:rsid w:val="00B824A2"/>
    <w:rsid w:val="00B977DD"/>
    <w:rsid w:val="00BB03B7"/>
    <w:rsid w:val="00BB2939"/>
    <w:rsid w:val="00BB4D44"/>
    <w:rsid w:val="00BD648D"/>
    <w:rsid w:val="00BF10D6"/>
    <w:rsid w:val="00BF5806"/>
    <w:rsid w:val="00C1040B"/>
    <w:rsid w:val="00C14A32"/>
    <w:rsid w:val="00C36189"/>
    <w:rsid w:val="00C436B0"/>
    <w:rsid w:val="00C51DAF"/>
    <w:rsid w:val="00C5275D"/>
    <w:rsid w:val="00C5753A"/>
    <w:rsid w:val="00C6204E"/>
    <w:rsid w:val="00C7096B"/>
    <w:rsid w:val="00C753F2"/>
    <w:rsid w:val="00C96024"/>
    <w:rsid w:val="00CA7C0F"/>
    <w:rsid w:val="00CB044B"/>
    <w:rsid w:val="00CB233F"/>
    <w:rsid w:val="00CC109A"/>
    <w:rsid w:val="00CC5D08"/>
    <w:rsid w:val="00CC7F08"/>
    <w:rsid w:val="00CE49AA"/>
    <w:rsid w:val="00D0728E"/>
    <w:rsid w:val="00D127E3"/>
    <w:rsid w:val="00D30510"/>
    <w:rsid w:val="00D43F71"/>
    <w:rsid w:val="00D5007C"/>
    <w:rsid w:val="00D850D9"/>
    <w:rsid w:val="00D94C71"/>
    <w:rsid w:val="00DA00E6"/>
    <w:rsid w:val="00DA4F82"/>
    <w:rsid w:val="00DC14E9"/>
    <w:rsid w:val="00DC61FC"/>
    <w:rsid w:val="00DD20D5"/>
    <w:rsid w:val="00DE4336"/>
    <w:rsid w:val="00DE5110"/>
    <w:rsid w:val="00DE7016"/>
    <w:rsid w:val="00DF0832"/>
    <w:rsid w:val="00DF6598"/>
    <w:rsid w:val="00E05B3C"/>
    <w:rsid w:val="00E11D73"/>
    <w:rsid w:val="00E15EA5"/>
    <w:rsid w:val="00E2199D"/>
    <w:rsid w:val="00E31B00"/>
    <w:rsid w:val="00E33CCA"/>
    <w:rsid w:val="00E46DCF"/>
    <w:rsid w:val="00E6708D"/>
    <w:rsid w:val="00E80290"/>
    <w:rsid w:val="00E8243F"/>
    <w:rsid w:val="00E82661"/>
    <w:rsid w:val="00E86CAE"/>
    <w:rsid w:val="00E928E5"/>
    <w:rsid w:val="00EB54E2"/>
    <w:rsid w:val="00EB69D4"/>
    <w:rsid w:val="00EC30A5"/>
    <w:rsid w:val="00EC4058"/>
    <w:rsid w:val="00EC58E5"/>
    <w:rsid w:val="00ED5550"/>
    <w:rsid w:val="00EE55D9"/>
    <w:rsid w:val="00EF4477"/>
    <w:rsid w:val="00F03E21"/>
    <w:rsid w:val="00F05897"/>
    <w:rsid w:val="00F100F1"/>
    <w:rsid w:val="00F336FD"/>
    <w:rsid w:val="00F41AFB"/>
    <w:rsid w:val="00F51721"/>
    <w:rsid w:val="00F543EE"/>
    <w:rsid w:val="00F61010"/>
    <w:rsid w:val="00F64DD6"/>
    <w:rsid w:val="00F85387"/>
    <w:rsid w:val="00F87171"/>
    <w:rsid w:val="00FA0C43"/>
    <w:rsid w:val="00FA4148"/>
    <w:rsid w:val="00FA52C5"/>
    <w:rsid w:val="00FB6D16"/>
    <w:rsid w:val="00FC6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027"/>
    <w:rPr>
      <w:rFonts w:ascii="Times New Roman" w:eastAsia="MS Mincho" w:hAnsi="Times New Roman"/>
      <w:sz w:val="24"/>
      <w:szCs w:val="24"/>
      <w:lang w:eastAsia="ja-JP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E7016"/>
    <w:pPr>
      <w:keepNext/>
      <w:spacing w:before="240" w:after="60"/>
      <w:outlineLvl w:val="2"/>
    </w:pPr>
    <w:rPr>
      <w:rFonts w:ascii="Cambria" w:eastAsia="Times New Roman" w:hAnsi="Cambria" w:cs="Cambria"/>
      <w:b/>
      <w:bCs/>
      <w:sz w:val="26"/>
      <w:szCs w:val="2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DE7016"/>
    <w:rPr>
      <w:rFonts w:ascii="Cambria" w:hAnsi="Cambria" w:cs="Cambria"/>
      <w:b/>
      <w:bCs/>
      <w:sz w:val="26"/>
      <w:szCs w:val="26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DE701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E7016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semiHidden/>
    <w:rsid w:val="00DE701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E7016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BodyText">
    <w:name w:val="Body Text"/>
    <w:basedOn w:val="Normal"/>
    <w:link w:val="BodyTextChar"/>
    <w:uiPriority w:val="99"/>
    <w:semiHidden/>
    <w:rsid w:val="00DE70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E7016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rsid w:val="00DE701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E7016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rsid w:val="00DE7016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DE7016"/>
    <w:rPr>
      <w:rFonts w:ascii="Times New Roman" w:hAnsi="Times New Roman" w:cs="Times New Roman"/>
      <w:sz w:val="16"/>
      <w:szCs w:val="16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E70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E7016"/>
    <w:rPr>
      <w:rFonts w:ascii="Tahoma" w:eastAsia="MS Mincho" w:hAnsi="Tahoma" w:cs="Tahoma"/>
      <w:sz w:val="16"/>
      <w:szCs w:val="16"/>
      <w:lang w:eastAsia="ja-JP"/>
    </w:rPr>
  </w:style>
  <w:style w:type="paragraph" w:customStyle="1" w:styleId="a">
    <w:name w:val="Знак Знак Знак Знак Знак Знак Знак Знак Знак Знак"/>
    <w:basedOn w:val="Normal"/>
    <w:uiPriority w:val="99"/>
    <w:rsid w:val="00DE701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0">
    <w:name w:val="Содержимое таблицы"/>
    <w:basedOn w:val="Normal"/>
    <w:uiPriority w:val="99"/>
    <w:rsid w:val="00DE7016"/>
    <w:pPr>
      <w:widowControl w:val="0"/>
      <w:suppressLineNumbers/>
      <w:suppressAutoHyphens/>
    </w:pPr>
    <w:rPr>
      <w:rFonts w:eastAsia="Calibri"/>
      <w:lang w:eastAsia="ru-RU"/>
    </w:rPr>
  </w:style>
  <w:style w:type="paragraph" w:customStyle="1" w:styleId="a1">
    <w:name w:val="Знак"/>
    <w:basedOn w:val="Normal"/>
    <w:uiPriority w:val="99"/>
    <w:rsid w:val="00DE7016"/>
    <w:pPr>
      <w:spacing w:after="160" w:line="240" w:lineRule="exact"/>
    </w:pPr>
    <w:rPr>
      <w:rFonts w:eastAsia="Times New Roman"/>
      <w:sz w:val="20"/>
      <w:szCs w:val="20"/>
      <w:lang w:eastAsia="ru-RU"/>
    </w:rPr>
  </w:style>
  <w:style w:type="paragraph" w:customStyle="1" w:styleId="Char">
    <w:name w:val="Char Знак"/>
    <w:basedOn w:val="Normal"/>
    <w:uiPriority w:val="99"/>
    <w:rsid w:val="00DE7016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styleId="NoSpacing">
    <w:name w:val="No Spacing"/>
    <w:uiPriority w:val="99"/>
    <w:qFormat/>
    <w:rsid w:val="00713636"/>
    <w:rPr>
      <w:rFonts w:ascii="Times New Roman" w:eastAsia="MS Mincho" w:hAnsi="Times New Roman"/>
      <w:sz w:val="24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4594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4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1095</TotalTime>
  <Pages>6</Pages>
  <Words>1543</Words>
  <Characters>8799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96</cp:revision>
  <cp:lastPrinted>2013-01-18T07:30:00Z</cp:lastPrinted>
  <dcterms:created xsi:type="dcterms:W3CDTF">2011-12-23T11:26:00Z</dcterms:created>
  <dcterms:modified xsi:type="dcterms:W3CDTF">2013-01-25T07:05:00Z</dcterms:modified>
</cp:coreProperties>
</file>